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43016" w14:textId="77777777" w:rsidR="0020356F" w:rsidRPr="008C0B93" w:rsidRDefault="0020356F" w:rsidP="0020356F">
      <w:pPr>
        <w:pStyle w:val="Header"/>
        <w:tabs>
          <w:tab w:val="clear" w:pos="8640"/>
        </w:tabs>
        <w:jc w:val="center"/>
        <w:rPr>
          <w:rFonts w:ascii="Courier New" w:hAnsi="Courier New" w:cs="Courier New"/>
          <w:bCs/>
          <w:smallCaps/>
          <w:sz w:val="20"/>
          <w:szCs w:val="20"/>
        </w:rPr>
      </w:pPr>
    </w:p>
    <w:p w14:paraId="7BF59BD2" w14:textId="77777777" w:rsidR="0020356F" w:rsidRPr="008C0B93" w:rsidRDefault="0020356F" w:rsidP="0020356F">
      <w:pPr>
        <w:pStyle w:val="Header"/>
        <w:tabs>
          <w:tab w:val="clear" w:pos="8640"/>
        </w:tabs>
        <w:jc w:val="center"/>
        <w:rPr>
          <w:rFonts w:ascii="Courier New" w:hAnsi="Courier New" w:cs="Courier New"/>
          <w:bCs/>
          <w:smallCaps/>
          <w:sz w:val="20"/>
          <w:szCs w:val="20"/>
        </w:rPr>
      </w:pPr>
    </w:p>
    <w:p w14:paraId="1867D3B5" w14:textId="77777777" w:rsidR="0020356F" w:rsidRDefault="0020356F" w:rsidP="0020356F">
      <w:pPr>
        <w:pStyle w:val="Header"/>
        <w:tabs>
          <w:tab w:val="clear" w:pos="8640"/>
        </w:tabs>
        <w:jc w:val="center"/>
        <w:rPr>
          <w:rFonts w:ascii="Courier New" w:hAnsi="Courier New" w:cs="Courier New"/>
          <w:bCs/>
          <w:smallCaps/>
          <w:sz w:val="20"/>
          <w:szCs w:val="20"/>
        </w:rPr>
      </w:pPr>
    </w:p>
    <w:p w14:paraId="62318983" w14:textId="77777777" w:rsidR="009A3EB2" w:rsidRPr="008C0B93" w:rsidRDefault="009A3EB2" w:rsidP="0020356F">
      <w:pPr>
        <w:pStyle w:val="Header"/>
        <w:tabs>
          <w:tab w:val="clear" w:pos="8640"/>
        </w:tabs>
        <w:jc w:val="center"/>
        <w:rPr>
          <w:rFonts w:ascii="Courier New" w:hAnsi="Courier New" w:cs="Courier New"/>
          <w:bCs/>
          <w:smallCaps/>
          <w:sz w:val="20"/>
          <w:szCs w:val="20"/>
        </w:rPr>
      </w:pPr>
      <w:r w:rsidRPr="008C0B93">
        <w:rPr>
          <w:rFonts w:ascii="Courier New" w:hAnsi="Courier New" w:cs="Courier New"/>
          <w:bCs/>
          <w:smallCaps/>
          <w:noProof/>
          <w:sz w:val="20"/>
          <w:szCs w:val="20"/>
        </w:rPr>
        <w:drawing>
          <wp:anchor distT="0" distB="0" distL="114300" distR="114300" simplePos="0" relativeHeight="251659264" behindDoc="0" locked="0" layoutInCell="1" allowOverlap="1" wp14:anchorId="057BC925" wp14:editId="78E03621">
            <wp:simplePos x="0" y="0"/>
            <wp:positionH relativeFrom="column">
              <wp:posOffset>-520065</wp:posOffset>
            </wp:positionH>
            <wp:positionV relativeFrom="paragraph">
              <wp:posOffset>161290</wp:posOffset>
            </wp:positionV>
            <wp:extent cx="1085850" cy="1057275"/>
            <wp:effectExtent l="0" t="0" r="0" b="9525"/>
            <wp:wrapNone/>
            <wp:docPr id="2" name="Picture 2" descr="DOD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DCRE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5850" cy="1057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7560BA" w14:textId="77777777" w:rsidR="0020356F" w:rsidRPr="00621428" w:rsidRDefault="0020356F" w:rsidP="0020356F">
      <w:pPr>
        <w:pStyle w:val="Header"/>
        <w:tabs>
          <w:tab w:val="clear" w:pos="8640"/>
        </w:tabs>
        <w:jc w:val="center"/>
        <w:rPr>
          <w:b/>
          <w:bCs/>
          <w:smallCaps/>
          <w:sz w:val="20"/>
          <w:szCs w:val="20"/>
        </w:rPr>
      </w:pPr>
      <w:r w:rsidRPr="00621428">
        <w:rPr>
          <w:b/>
          <w:bCs/>
          <w:smallCaps/>
          <w:sz w:val="20"/>
          <w:szCs w:val="20"/>
        </w:rPr>
        <w:t>UNITED STATES MARINE CORPS</w:t>
      </w:r>
    </w:p>
    <w:p w14:paraId="2F0C75E5" w14:textId="77777777" w:rsidR="00584BC8" w:rsidRPr="00EE4FF6" w:rsidRDefault="00584BC8" w:rsidP="00584BC8">
      <w:pPr>
        <w:pStyle w:val="Header"/>
        <w:tabs>
          <w:tab w:val="center" w:pos="4680"/>
          <w:tab w:val="left" w:pos="7920"/>
        </w:tabs>
        <w:jc w:val="center"/>
        <w:rPr>
          <w:bCs/>
          <w:caps/>
          <w:sz w:val="16"/>
          <w:szCs w:val="16"/>
        </w:rPr>
      </w:pPr>
      <w:r w:rsidRPr="00EE4FF6">
        <w:rPr>
          <w:bCs/>
          <w:caps/>
          <w:sz w:val="16"/>
          <w:szCs w:val="16"/>
        </w:rPr>
        <w:t>MARTIAL ARTS &amp; FITNESS CENTER OF EXCELLENCE</w:t>
      </w:r>
    </w:p>
    <w:p w14:paraId="0C13A01F" w14:textId="77777777" w:rsidR="00584BC8" w:rsidRPr="00EE4FF6" w:rsidRDefault="00584BC8" w:rsidP="00584BC8">
      <w:pPr>
        <w:pStyle w:val="Header"/>
        <w:tabs>
          <w:tab w:val="center" w:pos="4680"/>
          <w:tab w:val="left" w:pos="7920"/>
        </w:tabs>
        <w:jc w:val="center"/>
        <w:rPr>
          <w:bCs/>
          <w:caps/>
          <w:sz w:val="16"/>
          <w:szCs w:val="16"/>
        </w:rPr>
      </w:pPr>
      <w:r w:rsidRPr="00EE4FF6">
        <w:rPr>
          <w:bCs/>
          <w:caps/>
          <w:sz w:val="16"/>
          <w:szCs w:val="16"/>
        </w:rPr>
        <w:t>THE BASIC SCHOOL</w:t>
      </w:r>
    </w:p>
    <w:p w14:paraId="67F27524" w14:textId="77777777" w:rsidR="00584BC8" w:rsidRPr="00EE4FF6" w:rsidRDefault="00584BC8" w:rsidP="00584BC8">
      <w:pPr>
        <w:pStyle w:val="Header"/>
        <w:tabs>
          <w:tab w:val="center" w:pos="4680"/>
          <w:tab w:val="left" w:pos="7920"/>
        </w:tabs>
        <w:jc w:val="center"/>
        <w:rPr>
          <w:bCs/>
          <w:caps/>
          <w:sz w:val="16"/>
          <w:szCs w:val="16"/>
        </w:rPr>
      </w:pPr>
      <w:r w:rsidRPr="00EE4FF6">
        <w:rPr>
          <w:bCs/>
          <w:caps/>
          <w:sz w:val="16"/>
          <w:szCs w:val="16"/>
        </w:rPr>
        <w:t>24191 GILBERT AVENUE</w:t>
      </w:r>
    </w:p>
    <w:p w14:paraId="5B84C28A" w14:textId="77777777" w:rsidR="0020356F" w:rsidRPr="00621428" w:rsidRDefault="00584BC8" w:rsidP="00584BC8">
      <w:pPr>
        <w:pStyle w:val="Header"/>
        <w:tabs>
          <w:tab w:val="clear" w:pos="4320"/>
          <w:tab w:val="clear" w:pos="8640"/>
          <w:tab w:val="center" w:pos="4680"/>
          <w:tab w:val="left" w:pos="7920"/>
        </w:tabs>
        <w:jc w:val="center"/>
        <w:rPr>
          <w:bCs/>
          <w:caps/>
          <w:sz w:val="16"/>
          <w:szCs w:val="16"/>
        </w:rPr>
      </w:pPr>
      <w:r w:rsidRPr="00EE4FF6">
        <w:rPr>
          <w:bCs/>
          <w:caps/>
          <w:sz w:val="16"/>
          <w:szCs w:val="16"/>
        </w:rPr>
        <w:t>QUANTICO, VIRGINIA 22134</w:t>
      </w:r>
    </w:p>
    <w:p w14:paraId="0F280785" w14:textId="77777777" w:rsidR="00E73602" w:rsidRPr="00621428" w:rsidRDefault="005E1582" w:rsidP="00DD6535">
      <w:pPr>
        <w:pStyle w:val="Header"/>
        <w:tabs>
          <w:tab w:val="clear" w:pos="4320"/>
          <w:tab w:val="clear" w:pos="8640"/>
          <w:tab w:val="left" w:pos="7920"/>
        </w:tabs>
        <w:rPr>
          <w:b/>
          <w:color w:val="A6A6A6"/>
          <w:sz w:val="10"/>
          <w:szCs w:val="10"/>
        </w:rPr>
      </w:pPr>
      <w:r w:rsidRPr="00621428">
        <w:rPr>
          <w:b/>
          <w:bCs/>
          <w:caps/>
          <w:sz w:val="20"/>
          <w:szCs w:val="20"/>
        </w:rPr>
        <w:tab/>
      </w:r>
      <w:r w:rsidR="00E73602" w:rsidRPr="00621428">
        <w:rPr>
          <w:b/>
          <w:bCs/>
          <w:caps/>
          <w:sz w:val="10"/>
          <w:szCs w:val="10"/>
        </w:rPr>
        <w:t>IN REPLY REFER TO:</w:t>
      </w:r>
    </w:p>
    <w:p w14:paraId="0DB53590" w14:textId="77777777" w:rsidR="0054565F" w:rsidRPr="00621428" w:rsidRDefault="005E1582" w:rsidP="00DD6535">
      <w:pPr>
        <w:tabs>
          <w:tab w:val="left" w:pos="7920"/>
        </w:tabs>
        <w:rPr>
          <w:sz w:val="22"/>
        </w:rPr>
      </w:pPr>
      <w:r w:rsidRPr="00621428">
        <w:rPr>
          <w:b/>
          <w:bCs/>
          <w:caps/>
          <w:sz w:val="22"/>
        </w:rPr>
        <w:tab/>
      </w:r>
      <w:r w:rsidR="00584BC8" w:rsidRPr="00621428">
        <w:rPr>
          <w:sz w:val="22"/>
        </w:rPr>
        <w:t>1600</w:t>
      </w:r>
    </w:p>
    <w:p w14:paraId="7BD48A49" w14:textId="77777777" w:rsidR="0054565F" w:rsidRPr="00621428" w:rsidRDefault="005E1582" w:rsidP="00DD6535">
      <w:pPr>
        <w:tabs>
          <w:tab w:val="left" w:pos="7920"/>
        </w:tabs>
        <w:rPr>
          <w:sz w:val="22"/>
        </w:rPr>
      </w:pPr>
      <w:r w:rsidRPr="00621428">
        <w:rPr>
          <w:b/>
          <w:bCs/>
          <w:caps/>
          <w:sz w:val="22"/>
        </w:rPr>
        <w:tab/>
      </w:r>
      <w:r w:rsidR="00584BC8" w:rsidRPr="00621428">
        <w:rPr>
          <w:sz w:val="22"/>
        </w:rPr>
        <w:t>MAFCE</w:t>
      </w:r>
    </w:p>
    <w:p w14:paraId="23C9FC78" w14:textId="77777777" w:rsidR="0054565F" w:rsidRPr="00621428" w:rsidRDefault="005E1582" w:rsidP="00DD6535">
      <w:pPr>
        <w:tabs>
          <w:tab w:val="left" w:pos="7920"/>
        </w:tabs>
        <w:rPr>
          <w:sz w:val="22"/>
        </w:rPr>
      </w:pPr>
      <w:r w:rsidRPr="00621428">
        <w:rPr>
          <w:b/>
          <w:bCs/>
          <w:caps/>
          <w:sz w:val="22"/>
        </w:rPr>
        <w:tab/>
      </w:r>
      <w:r w:rsidR="00575B26" w:rsidRPr="00EE4FF6">
        <w:rPr>
          <w:sz w:val="22"/>
        </w:rPr>
        <w:t>27 Sep</w:t>
      </w:r>
      <w:r w:rsidR="00621428" w:rsidRPr="00EE4FF6">
        <w:rPr>
          <w:sz w:val="22"/>
        </w:rPr>
        <w:t xml:space="preserve"> 22</w:t>
      </w:r>
    </w:p>
    <w:p w14:paraId="16E75B71" w14:textId="77777777" w:rsidR="0054565F" w:rsidRPr="00621428" w:rsidRDefault="0054565F">
      <w:pPr>
        <w:tabs>
          <w:tab w:val="left" w:pos="720"/>
          <w:tab w:val="left" w:pos="1080"/>
          <w:tab w:val="left" w:pos="1440"/>
          <w:tab w:val="left" w:pos="1800"/>
          <w:tab w:val="left" w:pos="2160"/>
          <w:tab w:val="left" w:pos="4680"/>
          <w:tab w:val="left" w:pos="7920"/>
        </w:tabs>
        <w:rPr>
          <w:sz w:val="22"/>
        </w:rPr>
      </w:pPr>
    </w:p>
    <w:p w14:paraId="44ABBB58"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From:  </w:t>
      </w:r>
      <w:r w:rsidR="003D06CE" w:rsidRPr="00EE4FF6">
        <w:rPr>
          <w:sz w:val="22"/>
        </w:rPr>
        <w:t>Director, Martial Arts &amp; Fitness Center of Excellence</w:t>
      </w:r>
    </w:p>
    <w:p w14:paraId="0B3EE8C7"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To:    </w:t>
      </w:r>
      <w:r w:rsidR="0068188C">
        <w:rPr>
          <w:sz w:val="22"/>
        </w:rPr>
        <w:t xml:space="preserve"> </w:t>
      </w:r>
      <w:r w:rsidR="0068188C">
        <w:rPr>
          <w:sz w:val="10"/>
          <w:szCs w:val="10"/>
        </w:rPr>
        <w:t xml:space="preserve">   </w:t>
      </w:r>
      <w:r w:rsidRPr="00621428">
        <w:rPr>
          <w:sz w:val="22"/>
        </w:rPr>
        <w:t>Distribution List</w:t>
      </w:r>
    </w:p>
    <w:p w14:paraId="0774CA8D"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268B35CD" w14:textId="77777777" w:rsidR="00A67D01"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Subj:  LETTER OF INSTRUCTION FOR MARINE CORPS MARTIAL ARTS INSTRUCTOR </w:t>
      </w:r>
    </w:p>
    <w:p w14:paraId="459BC440" w14:textId="77777777" w:rsidR="005B2BCA" w:rsidRPr="00621428" w:rsidRDefault="00A67D01"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621428">
        <w:rPr>
          <w:sz w:val="22"/>
        </w:rPr>
        <w:t xml:space="preserve">   </w:t>
      </w:r>
      <w:r w:rsidRPr="00621428">
        <w:rPr>
          <w:sz w:val="22"/>
        </w:rPr>
        <w:t>COURSE</w:t>
      </w:r>
      <w:r w:rsidR="00C63553" w:rsidRPr="00621428">
        <w:rPr>
          <w:sz w:val="22"/>
        </w:rPr>
        <w:t xml:space="preserve"> </w:t>
      </w:r>
      <w:r w:rsidR="00FF7909" w:rsidRPr="00EE4FF6">
        <w:rPr>
          <w:sz w:val="22"/>
        </w:rPr>
        <w:t>6</w:t>
      </w:r>
      <w:r w:rsidR="00A20305" w:rsidRPr="00EE4FF6">
        <w:rPr>
          <w:sz w:val="22"/>
        </w:rPr>
        <w:t>-23</w:t>
      </w:r>
    </w:p>
    <w:p w14:paraId="03C4AFBC"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2B9662AA"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Ref:   (a) MCO 1500.59</w:t>
      </w:r>
      <w:r w:rsidR="00584BC8" w:rsidRPr="00621428">
        <w:rPr>
          <w:sz w:val="22"/>
        </w:rPr>
        <w:t>a</w:t>
      </w:r>
      <w:r w:rsidRPr="00621428">
        <w:rPr>
          <w:sz w:val="22"/>
        </w:rPr>
        <w:t>, Marine Corps Martial Arts Program</w:t>
      </w:r>
    </w:p>
    <w:p w14:paraId="4353E368"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621428">
        <w:rPr>
          <w:sz w:val="22"/>
        </w:rPr>
        <w:t xml:space="preserve">   </w:t>
      </w:r>
      <w:r w:rsidR="004C513B" w:rsidRPr="00621428">
        <w:rPr>
          <w:sz w:val="22"/>
        </w:rPr>
        <w:t>(b) MCRP 3-02b</w:t>
      </w:r>
      <w:r w:rsidRPr="00621428">
        <w:rPr>
          <w:sz w:val="22"/>
        </w:rPr>
        <w:t>, Marine Martial Arts</w:t>
      </w:r>
    </w:p>
    <w:p w14:paraId="0447E9D9"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621428">
        <w:rPr>
          <w:sz w:val="22"/>
        </w:rPr>
        <w:t xml:space="preserve">   </w:t>
      </w:r>
      <w:r w:rsidRPr="00621428">
        <w:rPr>
          <w:sz w:val="22"/>
        </w:rPr>
        <w:t xml:space="preserve">(c) </w:t>
      </w:r>
      <w:r w:rsidR="00584BC8" w:rsidRPr="00621428">
        <w:rPr>
          <w:sz w:val="22"/>
        </w:rPr>
        <w:t>Martial Arts Instructor Course Program of Instruction V2019</w:t>
      </w:r>
    </w:p>
    <w:p w14:paraId="55E2CDDF"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621428">
        <w:rPr>
          <w:sz w:val="22"/>
        </w:rPr>
        <w:t xml:space="preserve">   </w:t>
      </w:r>
      <w:r w:rsidR="004C513B" w:rsidRPr="00621428">
        <w:rPr>
          <w:sz w:val="22"/>
        </w:rPr>
        <w:t>(d) MCO 3500.41a</w:t>
      </w:r>
      <w:r w:rsidRPr="00621428">
        <w:rPr>
          <w:sz w:val="22"/>
        </w:rPr>
        <w:t>, Training and Readiness Manual</w:t>
      </w:r>
    </w:p>
    <w:p w14:paraId="7900CC02"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2E9F6D6D"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Encl:  (1) Training Schedule </w:t>
      </w:r>
    </w:p>
    <w:p w14:paraId="3535BC73" w14:textId="77777777" w:rsidR="005B2BCA" w:rsidRPr="00621428" w:rsidRDefault="003D06CE"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621428">
        <w:rPr>
          <w:sz w:val="22"/>
        </w:rPr>
        <w:t xml:space="preserve">    </w:t>
      </w:r>
      <w:r w:rsidRPr="00621428">
        <w:rPr>
          <w:sz w:val="22"/>
        </w:rPr>
        <w:t>(2</w:t>
      </w:r>
      <w:r w:rsidR="005B2BCA" w:rsidRPr="00621428">
        <w:rPr>
          <w:sz w:val="22"/>
        </w:rPr>
        <w:t>) Command Screening Checklist</w:t>
      </w:r>
    </w:p>
    <w:p w14:paraId="698B570D" w14:textId="77777777" w:rsidR="005B2BCA" w:rsidRPr="00621428" w:rsidRDefault="003D06CE"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621428">
        <w:rPr>
          <w:sz w:val="22"/>
        </w:rPr>
        <w:t xml:space="preserve">    </w:t>
      </w:r>
      <w:r w:rsidRPr="00621428">
        <w:rPr>
          <w:sz w:val="22"/>
        </w:rPr>
        <w:t>(3</w:t>
      </w:r>
      <w:r w:rsidR="005B2BCA" w:rsidRPr="00621428">
        <w:rPr>
          <w:sz w:val="22"/>
        </w:rPr>
        <w:t>) Gear List</w:t>
      </w:r>
    </w:p>
    <w:p w14:paraId="21976E4F"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496F8558"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1.  </w:t>
      </w:r>
      <w:r w:rsidRPr="00621428">
        <w:rPr>
          <w:sz w:val="22"/>
          <w:u w:val="single"/>
        </w:rPr>
        <w:t>Situation</w:t>
      </w:r>
      <w:r w:rsidRPr="00621428">
        <w:rPr>
          <w:sz w:val="22"/>
        </w:rPr>
        <w:t xml:space="preserve">.  The Marine </w:t>
      </w:r>
      <w:r w:rsidR="00DC1B1C" w:rsidRPr="00621428">
        <w:rPr>
          <w:sz w:val="22"/>
        </w:rPr>
        <w:t xml:space="preserve">Corps </w:t>
      </w:r>
      <w:r w:rsidRPr="00621428">
        <w:rPr>
          <w:sz w:val="22"/>
        </w:rPr>
        <w:t>Martial Arts Program (MCMAP) uses the mental, physical and char</w:t>
      </w:r>
      <w:r w:rsidR="00DC1B1C" w:rsidRPr="00621428">
        <w:rPr>
          <w:sz w:val="22"/>
        </w:rPr>
        <w:t>acter disciplines to prepare Marines for the c</w:t>
      </w:r>
      <w:r w:rsidRPr="00621428">
        <w:rPr>
          <w:sz w:val="22"/>
        </w:rPr>
        <w:t>hallenge</w:t>
      </w:r>
      <w:r w:rsidR="009C6D11" w:rsidRPr="00621428">
        <w:rPr>
          <w:sz w:val="22"/>
        </w:rPr>
        <w:t>s of combat.  Martial Arts Instructors (MAI) are</w:t>
      </w:r>
      <w:r w:rsidRPr="00621428">
        <w:rPr>
          <w:sz w:val="22"/>
        </w:rPr>
        <w:t xml:space="preserve"> instrumental in </w:t>
      </w:r>
      <w:r w:rsidR="00DC1B1C" w:rsidRPr="00621428">
        <w:rPr>
          <w:sz w:val="22"/>
        </w:rPr>
        <w:t>providing</w:t>
      </w:r>
      <w:r w:rsidRPr="00621428">
        <w:rPr>
          <w:sz w:val="22"/>
        </w:rPr>
        <w:t xml:space="preserve"> </w:t>
      </w:r>
      <w:r w:rsidR="00DC1B1C" w:rsidRPr="00621428">
        <w:rPr>
          <w:sz w:val="22"/>
        </w:rPr>
        <w:t>vigorous and pragma</w:t>
      </w:r>
      <w:r w:rsidRPr="00621428">
        <w:rPr>
          <w:sz w:val="22"/>
        </w:rPr>
        <w:t xml:space="preserve">tic training </w:t>
      </w:r>
      <w:r w:rsidR="00DC1B1C" w:rsidRPr="00621428">
        <w:rPr>
          <w:sz w:val="22"/>
        </w:rPr>
        <w:t>in an effort to enhance</w:t>
      </w:r>
      <w:r w:rsidRPr="00621428">
        <w:rPr>
          <w:sz w:val="22"/>
        </w:rPr>
        <w:t xml:space="preserve"> each Marine’s awareness of the </w:t>
      </w:r>
      <w:r w:rsidR="009C6D11" w:rsidRPr="00621428">
        <w:rPr>
          <w:sz w:val="22"/>
        </w:rPr>
        <w:t xml:space="preserve">three disciplines. </w:t>
      </w:r>
      <w:r w:rsidR="00DC1B1C" w:rsidRPr="00621428">
        <w:rPr>
          <w:sz w:val="22"/>
        </w:rPr>
        <w:t xml:space="preserve"> This enhanced awareness results in</w:t>
      </w:r>
      <w:r w:rsidR="009C6D11" w:rsidRPr="00621428">
        <w:rPr>
          <w:sz w:val="22"/>
        </w:rPr>
        <w:t xml:space="preserve"> </w:t>
      </w:r>
      <w:r w:rsidR="00DC1B1C" w:rsidRPr="00621428">
        <w:rPr>
          <w:sz w:val="22"/>
        </w:rPr>
        <w:t>comprehensively</w:t>
      </w:r>
      <w:r w:rsidRPr="00621428">
        <w:rPr>
          <w:sz w:val="22"/>
        </w:rPr>
        <w:t xml:space="preserve"> trained Marine</w:t>
      </w:r>
      <w:r w:rsidR="00756CDB" w:rsidRPr="00621428">
        <w:rPr>
          <w:sz w:val="22"/>
        </w:rPr>
        <w:t>s</w:t>
      </w:r>
      <w:r w:rsidRPr="00621428">
        <w:rPr>
          <w:sz w:val="22"/>
        </w:rPr>
        <w:t xml:space="preserve"> who are part of a </w:t>
      </w:r>
      <w:r w:rsidR="00F8314B" w:rsidRPr="00621428">
        <w:rPr>
          <w:sz w:val="22"/>
        </w:rPr>
        <w:t xml:space="preserve">highly </w:t>
      </w:r>
      <w:r w:rsidRPr="00621428">
        <w:rPr>
          <w:sz w:val="22"/>
        </w:rPr>
        <w:t>capable and combat-ready team.</w:t>
      </w:r>
    </w:p>
    <w:p w14:paraId="565B6718"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0B8EF3AA"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2.  </w:t>
      </w:r>
      <w:r w:rsidRPr="00621428">
        <w:rPr>
          <w:sz w:val="22"/>
          <w:u w:val="single"/>
        </w:rPr>
        <w:t>Mission</w:t>
      </w:r>
      <w:r w:rsidRPr="00621428">
        <w:rPr>
          <w:sz w:val="22"/>
        </w:rPr>
        <w:t xml:space="preserve">.  </w:t>
      </w:r>
      <w:r w:rsidR="00584BC8" w:rsidRPr="00621428">
        <w:rPr>
          <w:sz w:val="22"/>
        </w:rPr>
        <w:t xml:space="preserve">The </w:t>
      </w:r>
      <w:r w:rsidR="00584BC8" w:rsidRPr="00EE4FF6">
        <w:rPr>
          <w:sz w:val="22"/>
        </w:rPr>
        <w:t>Martial Arts &amp; Fitness Center of Excellence</w:t>
      </w:r>
      <w:r w:rsidRPr="00EE4FF6">
        <w:rPr>
          <w:sz w:val="22"/>
        </w:rPr>
        <w:t xml:space="preserve"> will conduct a Martial Arts Instructor Course (MAIC) from </w:t>
      </w:r>
      <w:r w:rsidR="00D913DF" w:rsidRPr="00EE4FF6">
        <w:rPr>
          <w:sz w:val="22"/>
        </w:rPr>
        <w:t>31 October</w:t>
      </w:r>
      <w:r w:rsidR="00400CF6" w:rsidRPr="00EE4FF6">
        <w:rPr>
          <w:sz w:val="22"/>
        </w:rPr>
        <w:t xml:space="preserve"> </w:t>
      </w:r>
      <w:r w:rsidR="00621428" w:rsidRPr="00EE4FF6">
        <w:rPr>
          <w:sz w:val="22"/>
        </w:rPr>
        <w:t>2022</w:t>
      </w:r>
      <w:r w:rsidRPr="00EE4FF6">
        <w:rPr>
          <w:sz w:val="22"/>
        </w:rPr>
        <w:t xml:space="preserve"> to </w:t>
      </w:r>
      <w:r w:rsidR="00D913DF" w:rsidRPr="00EE4FF6">
        <w:rPr>
          <w:sz w:val="22"/>
        </w:rPr>
        <w:t>18</w:t>
      </w:r>
      <w:r w:rsidR="00621428" w:rsidRPr="00EE4FF6">
        <w:rPr>
          <w:sz w:val="22"/>
        </w:rPr>
        <w:t xml:space="preserve"> </w:t>
      </w:r>
      <w:r w:rsidR="00D913DF" w:rsidRPr="00EE4FF6">
        <w:rPr>
          <w:sz w:val="22"/>
        </w:rPr>
        <w:t>November</w:t>
      </w:r>
      <w:r w:rsidR="00621428" w:rsidRPr="00EE4FF6">
        <w:rPr>
          <w:sz w:val="22"/>
        </w:rPr>
        <w:t xml:space="preserve"> 2022</w:t>
      </w:r>
      <w:r w:rsidRPr="00EE4FF6">
        <w:rPr>
          <w:sz w:val="22"/>
        </w:rPr>
        <w:t>.  The c</w:t>
      </w:r>
      <w:r w:rsidR="00A67D01" w:rsidRPr="00EE4FF6">
        <w:rPr>
          <w:sz w:val="22"/>
        </w:rPr>
        <w:t xml:space="preserve">ourse will take place in the </w:t>
      </w:r>
      <w:r w:rsidR="00584BC8" w:rsidRPr="00EE4FF6">
        <w:rPr>
          <w:sz w:val="22"/>
        </w:rPr>
        <w:t>Raider Hall</w:t>
      </w:r>
      <w:r w:rsidRPr="00EE4FF6">
        <w:rPr>
          <w:sz w:val="22"/>
        </w:rPr>
        <w:t xml:space="preserve"> </w:t>
      </w:r>
      <w:r w:rsidR="00A67D01" w:rsidRPr="00EE4FF6">
        <w:rPr>
          <w:sz w:val="22"/>
        </w:rPr>
        <w:t>facility</w:t>
      </w:r>
      <w:r w:rsidRPr="00EE4FF6">
        <w:rPr>
          <w:sz w:val="22"/>
          <w:highlight w:val="yellow"/>
        </w:rPr>
        <w:t>.</w:t>
      </w:r>
      <w:r w:rsidRPr="00621428">
        <w:rPr>
          <w:sz w:val="22"/>
        </w:rPr>
        <w:t xml:space="preserve">  Marines who complete this course will be certif</w:t>
      </w:r>
      <w:r w:rsidR="00F8314B" w:rsidRPr="00621428">
        <w:rPr>
          <w:sz w:val="22"/>
        </w:rPr>
        <w:t>ied as Martial Arts Instructors and obtain</w:t>
      </w:r>
      <w:r w:rsidRPr="00621428">
        <w:rPr>
          <w:sz w:val="22"/>
        </w:rPr>
        <w:t xml:space="preserve"> </w:t>
      </w:r>
      <w:r w:rsidR="00F8314B" w:rsidRPr="00621428">
        <w:rPr>
          <w:sz w:val="22"/>
        </w:rPr>
        <w:t>the</w:t>
      </w:r>
      <w:r w:rsidRPr="00621428">
        <w:rPr>
          <w:sz w:val="22"/>
        </w:rPr>
        <w:t xml:space="preserve"> additional Military Occupationa</w:t>
      </w:r>
      <w:r w:rsidR="00F8314B" w:rsidRPr="00621428">
        <w:rPr>
          <w:sz w:val="22"/>
        </w:rPr>
        <w:t>l Specialty</w:t>
      </w:r>
      <w:r w:rsidRPr="00621428">
        <w:rPr>
          <w:sz w:val="22"/>
        </w:rPr>
        <w:t xml:space="preserve"> of 0916.  This certification au</w:t>
      </w:r>
      <w:r w:rsidR="00843149">
        <w:rPr>
          <w:sz w:val="22"/>
        </w:rPr>
        <w:t>thorizes the MAI to train, test</w:t>
      </w:r>
      <w:r w:rsidRPr="00621428">
        <w:rPr>
          <w:sz w:val="22"/>
        </w:rPr>
        <w:t xml:space="preserve"> and certify Marines at </w:t>
      </w:r>
      <w:r w:rsidR="00756CDB" w:rsidRPr="00621428">
        <w:rPr>
          <w:sz w:val="22"/>
        </w:rPr>
        <w:t>or below their belt level</w:t>
      </w:r>
      <w:r w:rsidRPr="00621428">
        <w:rPr>
          <w:sz w:val="22"/>
        </w:rPr>
        <w:t xml:space="preserve"> in accordance with reference (a).</w:t>
      </w:r>
    </w:p>
    <w:p w14:paraId="06268279"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0E681AE6"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3.  </w:t>
      </w:r>
      <w:r w:rsidRPr="00621428">
        <w:rPr>
          <w:sz w:val="22"/>
          <w:u w:val="single"/>
        </w:rPr>
        <w:t>Execution</w:t>
      </w:r>
    </w:p>
    <w:p w14:paraId="4ADCB335"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0FD3E74D"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a. </w:t>
      </w:r>
      <w:r w:rsidRPr="00621428">
        <w:rPr>
          <w:sz w:val="22"/>
          <w:u w:val="single"/>
        </w:rPr>
        <w:t>Commander’s Intent</w:t>
      </w:r>
      <w:r w:rsidRPr="00621428">
        <w:rPr>
          <w:sz w:val="22"/>
        </w:rPr>
        <w:t xml:space="preserve">.  Martial Arts Instructors of </w:t>
      </w:r>
      <w:r w:rsidR="00A67D01" w:rsidRPr="00621428">
        <w:rPr>
          <w:sz w:val="22"/>
        </w:rPr>
        <w:t>(</w:t>
      </w:r>
      <w:r w:rsidRPr="00621428">
        <w:rPr>
          <w:sz w:val="22"/>
        </w:rPr>
        <w:t>MAIC</w:t>
      </w:r>
      <w:r w:rsidR="00A67D01" w:rsidRPr="00621428">
        <w:rPr>
          <w:sz w:val="22"/>
        </w:rPr>
        <w:t>)</w:t>
      </w:r>
      <w:r w:rsidRPr="00621428">
        <w:rPr>
          <w:sz w:val="22"/>
        </w:rPr>
        <w:t xml:space="preserve"> will be prepare</w:t>
      </w:r>
      <w:r w:rsidR="00756CDB" w:rsidRPr="00621428">
        <w:rPr>
          <w:sz w:val="22"/>
        </w:rPr>
        <w:t>d</w:t>
      </w:r>
      <w:r w:rsidRPr="00621428">
        <w:rPr>
          <w:sz w:val="22"/>
        </w:rPr>
        <w:t xml:space="preserve"> to deliver guidance in the conduct of Martial Arts training and execute such training through </w:t>
      </w:r>
      <w:r w:rsidR="00F8314B" w:rsidRPr="00621428">
        <w:rPr>
          <w:sz w:val="22"/>
        </w:rPr>
        <w:t>various</w:t>
      </w:r>
      <w:r w:rsidRPr="00621428">
        <w:rPr>
          <w:sz w:val="22"/>
        </w:rPr>
        <w:t xml:space="preserve"> methods</w:t>
      </w:r>
      <w:r w:rsidR="00F8314B" w:rsidRPr="00621428">
        <w:rPr>
          <w:sz w:val="22"/>
        </w:rPr>
        <w:t>.  These methods are designed to ensure</w:t>
      </w:r>
      <w:r w:rsidRPr="00621428">
        <w:rPr>
          <w:sz w:val="22"/>
        </w:rPr>
        <w:t xml:space="preserve"> Marines are </w:t>
      </w:r>
      <w:r w:rsidR="00F8314B" w:rsidRPr="00621428">
        <w:rPr>
          <w:sz w:val="22"/>
        </w:rPr>
        <w:t xml:space="preserve">mentally </w:t>
      </w:r>
      <w:r w:rsidRPr="00621428">
        <w:rPr>
          <w:sz w:val="22"/>
        </w:rPr>
        <w:t xml:space="preserve">prepared </w:t>
      </w:r>
      <w:r w:rsidR="00F8314B" w:rsidRPr="00621428">
        <w:rPr>
          <w:sz w:val="22"/>
        </w:rPr>
        <w:t xml:space="preserve">and </w:t>
      </w:r>
      <w:r w:rsidRPr="00621428">
        <w:rPr>
          <w:sz w:val="22"/>
        </w:rPr>
        <w:t xml:space="preserve">physically </w:t>
      </w:r>
      <w:r w:rsidR="00756CDB" w:rsidRPr="00621428">
        <w:rPr>
          <w:sz w:val="22"/>
        </w:rPr>
        <w:t xml:space="preserve">capable </w:t>
      </w:r>
      <w:r w:rsidR="00F8314B" w:rsidRPr="00621428">
        <w:rPr>
          <w:sz w:val="22"/>
        </w:rPr>
        <w:t>to accomplish</w:t>
      </w:r>
      <w:r w:rsidRPr="00621428">
        <w:rPr>
          <w:sz w:val="22"/>
        </w:rPr>
        <w:t xml:space="preserve"> </w:t>
      </w:r>
      <w:r w:rsidR="00F8314B" w:rsidRPr="00621428">
        <w:rPr>
          <w:sz w:val="22"/>
        </w:rPr>
        <w:t>their</w:t>
      </w:r>
      <w:r w:rsidRPr="00621428">
        <w:rPr>
          <w:sz w:val="22"/>
        </w:rPr>
        <w:t xml:space="preserve"> assign</w:t>
      </w:r>
      <w:r w:rsidR="00756CDB" w:rsidRPr="00621428">
        <w:rPr>
          <w:sz w:val="22"/>
        </w:rPr>
        <w:t>ed</w:t>
      </w:r>
      <w:r w:rsidRPr="00621428">
        <w:rPr>
          <w:sz w:val="22"/>
        </w:rPr>
        <w:t xml:space="preserve"> missions at any level in the continuum of force.</w:t>
      </w:r>
    </w:p>
    <w:p w14:paraId="4F5D2FCA"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44FF48C6" w14:textId="77777777" w:rsidR="005B2BCA" w:rsidRPr="00621428" w:rsidRDefault="0077052E"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b.</w:t>
      </w:r>
      <w:r w:rsidR="005B2BCA" w:rsidRPr="00621428">
        <w:rPr>
          <w:sz w:val="22"/>
        </w:rPr>
        <w:t xml:space="preserve"> </w:t>
      </w:r>
      <w:r w:rsidR="005B2BCA" w:rsidRPr="00621428">
        <w:rPr>
          <w:sz w:val="22"/>
          <w:u w:val="single"/>
        </w:rPr>
        <w:t>Concept of Operations</w:t>
      </w:r>
      <w:r w:rsidR="005B2BCA" w:rsidRPr="00621428">
        <w:rPr>
          <w:sz w:val="22"/>
        </w:rPr>
        <w:t xml:space="preserve">. </w:t>
      </w:r>
      <w:r w:rsidR="00F8314B" w:rsidRPr="00621428">
        <w:rPr>
          <w:sz w:val="22"/>
        </w:rPr>
        <w:t xml:space="preserve"> </w:t>
      </w:r>
      <w:r w:rsidR="005B2BCA" w:rsidRPr="00621428">
        <w:rPr>
          <w:sz w:val="22"/>
        </w:rPr>
        <w:t xml:space="preserve">Outlined in the enclosure (1). </w:t>
      </w:r>
      <w:r w:rsidR="00F8314B" w:rsidRPr="00621428">
        <w:rPr>
          <w:sz w:val="22"/>
        </w:rPr>
        <w:t xml:space="preserve"> Course attendees </w:t>
      </w:r>
      <w:r w:rsidR="005B2BCA" w:rsidRPr="00621428">
        <w:rPr>
          <w:sz w:val="22"/>
        </w:rPr>
        <w:t xml:space="preserve">will be provided </w:t>
      </w:r>
      <w:r w:rsidR="00F8314B" w:rsidRPr="00621428">
        <w:rPr>
          <w:sz w:val="22"/>
        </w:rPr>
        <w:t>with a copy upon check</w:t>
      </w:r>
      <w:r w:rsidR="005B2BCA" w:rsidRPr="00621428">
        <w:rPr>
          <w:sz w:val="22"/>
        </w:rPr>
        <w:t xml:space="preserve"> in.</w:t>
      </w:r>
    </w:p>
    <w:p w14:paraId="1097BF74"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289891B8"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(1) </w:t>
      </w:r>
      <w:r w:rsidRPr="00621428">
        <w:rPr>
          <w:sz w:val="22"/>
          <w:u w:val="single"/>
        </w:rPr>
        <w:t>Phase I - Preparation</w:t>
      </w:r>
      <w:r w:rsidRPr="00621428">
        <w:rPr>
          <w:sz w:val="22"/>
        </w:rPr>
        <w:t xml:space="preserve">.  This phase begins upon receipt of this letter of instruction.  Nominations will be submitted to the </w:t>
      </w:r>
      <w:r w:rsidR="00584BC8" w:rsidRPr="00621428">
        <w:rPr>
          <w:sz w:val="22"/>
        </w:rPr>
        <w:t>MAFCE</w:t>
      </w:r>
      <w:r w:rsidRPr="00621428">
        <w:rPr>
          <w:sz w:val="22"/>
        </w:rPr>
        <w:t xml:space="preserve">.  Students will detach from </w:t>
      </w:r>
      <w:r w:rsidR="00400CF6" w:rsidRPr="00621428">
        <w:rPr>
          <w:sz w:val="22"/>
        </w:rPr>
        <w:t>respective command on</w:t>
      </w:r>
      <w:r w:rsidR="00584BC8" w:rsidRPr="00621428">
        <w:rPr>
          <w:sz w:val="22"/>
        </w:rPr>
        <w:t xml:space="preserve"> </w:t>
      </w:r>
      <w:r w:rsidR="00D913DF">
        <w:rPr>
          <w:sz w:val="22"/>
        </w:rPr>
        <w:t>31</w:t>
      </w:r>
      <w:r w:rsidR="005D6F08" w:rsidRPr="00621428">
        <w:rPr>
          <w:sz w:val="22"/>
        </w:rPr>
        <w:t xml:space="preserve"> October </w:t>
      </w:r>
      <w:r w:rsidR="00D913DF">
        <w:rPr>
          <w:sz w:val="22"/>
        </w:rPr>
        <w:t>2022</w:t>
      </w:r>
      <w:r w:rsidRPr="00621428">
        <w:rPr>
          <w:sz w:val="22"/>
        </w:rPr>
        <w:t xml:space="preserve"> and remain detached for the duration of the course.</w:t>
      </w:r>
    </w:p>
    <w:p w14:paraId="001B0BC0"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289E784D"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(2) </w:t>
      </w:r>
      <w:r w:rsidRPr="00621428">
        <w:rPr>
          <w:sz w:val="22"/>
          <w:u w:val="single"/>
        </w:rPr>
        <w:t>Phase II - Execution</w:t>
      </w:r>
      <w:r w:rsidRPr="00621428">
        <w:rPr>
          <w:sz w:val="22"/>
        </w:rPr>
        <w:t xml:space="preserve">.  </w:t>
      </w:r>
      <w:r w:rsidR="003D06CE" w:rsidRPr="00621428">
        <w:rPr>
          <w:sz w:val="22"/>
        </w:rPr>
        <w:t>07</w:t>
      </w:r>
      <w:r w:rsidR="00D913DF">
        <w:rPr>
          <w:sz w:val="22"/>
        </w:rPr>
        <w:t>00, 31 October 2022</w:t>
      </w:r>
      <w:r w:rsidRPr="00621428">
        <w:rPr>
          <w:sz w:val="22"/>
        </w:rPr>
        <w:t xml:space="preserve"> </w:t>
      </w:r>
      <w:r w:rsidR="00400CF6" w:rsidRPr="00621428">
        <w:rPr>
          <w:sz w:val="22"/>
        </w:rPr>
        <w:t>through</w:t>
      </w:r>
      <w:r w:rsidR="00D913DF">
        <w:rPr>
          <w:sz w:val="22"/>
        </w:rPr>
        <w:t xml:space="preserve"> 18</w:t>
      </w:r>
      <w:r w:rsidR="00B016A9">
        <w:rPr>
          <w:sz w:val="22"/>
        </w:rPr>
        <w:t xml:space="preserve"> </w:t>
      </w:r>
      <w:r w:rsidR="00D913DF">
        <w:rPr>
          <w:sz w:val="22"/>
        </w:rPr>
        <w:t>November</w:t>
      </w:r>
      <w:r w:rsidR="00B016A9">
        <w:rPr>
          <w:sz w:val="22"/>
        </w:rPr>
        <w:t xml:space="preserve"> 2022</w:t>
      </w:r>
      <w:r w:rsidRPr="00621428">
        <w:rPr>
          <w:sz w:val="22"/>
        </w:rPr>
        <w:t>.  This phase will include the welcome aboard brief and training events</w:t>
      </w:r>
      <w:r w:rsidR="00400CF6" w:rsidRPr="00621428">
        <w:rPr>
          <w:sz w:val="22"/>
        </w:rPr>
        <w:t xml:space="preserve"> as outlined in e</w:t>
      </w:r>
      <w:r w:rsidRPr="00621428">
        <w:rPr>
          <w:sz w:val="22"/>
        </w:rPr>
        <w:t>nclosur</w:t>
      </w:r>
      <w:r w:rsidR="00400CF6" w:rsidRPr="00621428">
        <w:rPr>
          <w:sz w:val="22"/>
        </w:rPr>
        <w:t>e (1).</w:t>
      </w:r>
    </w:p>
    <w:p w14:paraId="6279FA9D" w14:textId="77777777" w:rsidR="00400CF6" w:rsidRPr="00621428" w:rsidRDefault="00400CF6" w:rsidP="005B2BCA">
      <w:pPr>
        <w:tabs>
          <w:tab w:val="left" w:pos="720"/>
          <w:tab w:val="left" w:pos="1080"/>
          <w:tab w:val="left" w:pos="1440"/>
          <w:tab w:val="left" w:pos="1800"/>
          <w:tab w:val="left" w:pos="2160"/>
          <w:tab w:val="left" w:pos="4680"/>
          <w:tab w:val="left" w:pos="7920"/>
        </w:tabs>
        <w:rPr>
          <w:sz w:val="22"/>
        </w:rPr>
      </w:pPr>
    </w:p>
    <w:p w14:paraId="7C903CB0"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lastRenderedPageBreak/>
        <w:t xml:space="preserve">        (3) </w:t>
      </w:r>
      <w:r w:rsidRPr="00621428">
        <w:rPr>
          <w:sz w:val="22"/>
          <w:u w:val="single"/>
        </w:rPr>
        <w:t>Phase III – Culminating events</w:t>
      </w:r>
      <w:r w:rsidRPr="00621428">
        <w:rPr>
          <w:sz w:val="22"/>
        </w:rPr>
        <w:t xml:space="preserve">.  </w:t>
      </w:r>
      <w:r w:rsidR="00400CF6" w:rsidRPr="00621428">
        <w:rPr>
          <w:sz w:val="22"/>
        </w:rPr>
        <w:t>Commencing</w:t>
      </w:r>
      <w:r w:rsidR="00391EEF">
        <w:rPr>
          <w:sz w:val="22"/>
        </w:rPr>
        <w:t xml:space="preserve"> </w:t>
      </w:r>
      <w:r w:rsidR="00D913DF">
        <w:rPr>
          <w:sz w:val="22"/>
        </w:rPr>
        <w:t xml:space="preserve">18 November 2022 </w:t>
      </w:r>
      <w:r w:rsidRPr="00621428">
        <w:rPr>
          <w:sz w:val="22"/>
        </w:rPr>
        <w:t>with the culmi</w:t>
      </w:r>
      <w:r w:rsidR="005D6F08" w:rsidRPr="00621428">
        <w:rPr>
          <w:sz w:val="22"/>
        </w:rPr>
        <w:t>nating event aboard The Basic School.</w:t>
      </w:r>
    </w:p>
    <w:p w14:paraId="44751C1B" w14:textId="77777777" w:rsidR="004C5F47" w:rsidRPr="00621428" w:rsidRDefault="004C5F47" w:rsidP="005B2BCA">
      <w:pPr>
        <w:tabs>
          <w:tab w:val="left" w:pos="720"/>
          <w:tab w:val="left" w:pos="1080"/>
          <w:tab w:val="left" w:pos="1440"/>
          <w:tab w:val="left" w:pos="1800"/>
          <w:tab w:val="left" w:pos="2160"/>
          <w:tab w:val="left" w:pos="4680"/>
          <w:tab w:val="left" w:pos="7920"/>
        </w:tabs>
        <w:rPr>
          <w:sz w:val="22"/>
        </w:rPr>
      </w:pPr>
    </w:p>
    <w:p w14:paraId="5BC40E80"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(4) </w:t>
      </w:r>
      <w:r w:rsidRPr="00621428">
        <w:rPr>
          <w:sz w:val="22"/>
          <w:u w:val="single"/>
        </w:rPr>
        <w:t>Phase IV – Graduation</w:t>
      </w:r>
      <w:r w:rsidRPr="00621428">
        <w:rPr>
          <w:sz w:val="22"/>
        </w:rPr>
        <w:t xml:space="preserve">.  </w:t>
      </w:r>
      <w:r w:rsidR="00400CF6" w:rsidRPr="00621428">
        <w:rPr>
          <w:sz w:val="22"/>
        </w:rPr>
        <w:t xml:space="preserve">Commencing </w:t>
      </w:r>
      <w:r w:rsidR="00D913DF">
        <w:rPr>
          <w:sz w:val="22"/>
        </w:rPr>
        <w:t xml:space="preserve">18 November 2022 </w:t>
      </w:r>
      <w:r w:rsidR="00403423" w:rsidRPr="00621428">
        <w:rPr>
          <w:sz w:val="22"/>
        </w:rPr>
        <w:t>with the completion of an end of c</w:t>
      </w:r>
      <w:r w:rsidRPr="00621428">
        <w:rPr>
          <w:sz w:val="22"/>
        </w:rPr>
        <w:t xml:space="preserve">ourse critique by the students.  A graduation ceremony will be held </w:t>
      </w:r>
      <w:r w:rsidR="005D6F08" w:rsidRPr="00621428">
        <w:rPr>
          <w:sz w:val="22"/>
        </w:rPr>
        <w:t xml:space="preserve">at the </w:t>
      </w:r>
      <w:r w:rsidR="00D913DF">
        <w:rPr>
          <w:sz w:val="22"/>
        </w:rPr>
        <w:t>Lopez Hall Dining Facility at 1300</w:t>
      </w:r>
      <w:r w:rsidRPr="00621428">
        <w:rPr>
          <w:sz w:val="22"/>
        </w:rPr>
        <w:t>.  Students will be presented their gradu</w:t>
      </w:r>
      <w:r w:rsidR="0068188C">
        <w:rPr>
          <w:sz w:val="22"/>
        </w:rPr>
        <w:t>ation certificates and the L</w:t>
      </w:r>
      <w:r w:rsidR="00033B16" w:rsidRPr="00621428">
        <w:rPr>
          <w:sz w:val="22"/>
        </w:rPr>
        <w:t>ead</w:t>
      </w:r>
      <w:r w:rsidRPr="00621428">
        <w:rPr>
          <w:sz w:val="22"/>
        </w:rPr>
        <w:t xml:space="preserve"> Instructor will complete and submit an after action review upon completion of the course. </w:t>
      </w:r>
    </w:p>
    <w:p w14:paraId="0B6D2469"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p>
    <w:p w14:paraId="751A96CD" w14:textId="77777777" w:rsidR="00667A2E" w:rsidRPr="00621428" w:rsidRDefault="004C513B" w:rsidP="005B2BCA">
      <w:pPr>
        <w:tabs>
          <w:tab w:val="left" w:pos="720"/>
          <w:tab w:val="left" w:pos="1080"/>
          <w:tab w:val="left" w:pos="1440"/>
          <w:tab w:val="left" w:pos="1800"/>
          <w:tab w:val="left" w:pos="2160"/>
          <w:tab w:val="left" w:pos="4680"/>
          <w:tab w:val="left" w:pos="7920"/>
        </w:tabs>
        <w:rPr>
          <w:sz w:val="22"/>
          <w:u w:val="single"/>
        </w:rPr>
      </w:pPr>
      <w:r w:rsidRPr="00621428">
        <w:rPr>
          <w:sz w:val="22"/>
        </w:rPr>
        <w:t xml:space="preserve">    c</w:t>
      </w:r>
      <w:r w:rsidR="005B2BCA" w:rsidRPr="00621428">
        <w:rPr>
          <w:sz w:val="22"/>
        </w:rPr>
        <w:t xml:space="preserve">. </w:t>
      </w:r>
      <w:r w:rsidR="005B2BCA" w:rsidRPr="00621428">
        <w:rPr>
          <w:sz w:val="22"/>
          <w:u w:val="single"/>
        </w:rPr>
        <w:t>Coordinating Instructions</w:t>
      </w:r>
    </w:p>
    <w:p w14:paraId="18181B54" w14:textId="77777777" w:rsidR="00667A2E" w:rsidRPr="00621428" w:rsidRDefault="00667A2E" w:rsidP="005B2BCA">
      <w:pPr>
        <w:tabs>
          <w:tab w:val="left" w:pos="720"/>
          <w:tab w:val="left" w:pos="1080"/>
          <w:tab w:val="left" w:pos="1440"/>
          <w:tab w:val="left" w:pos="1800"/>
          <w:tab w:val="left" w:pos="2160"/>
          <w:tab w:val="left" w:pos="4680"/>
          <w:tab w:val="left" w:pos="7920"/>
        </w:tabs>
        <w:rPr>
          <w:sz w:val="22"/>
          <w:u w:val="single"/>
        </w:rPr>
      </w:pPr>
    </w:p>
    <w:p w14:paraId="6FDD2BDF" w14:textId="77777777" w:rsidR="00015BCE" w:rsidRPr="00621428" w:rsidRDefault="00667A2E" w:rsidP="00667A2E">
      <w:pPr>
        <w:tabs>
          <w:tab w:val="left" w:pos="720"/>
          <w:tab w:val="left" w:pos="1080"/>
          <w:tab w:val="left" w:pos="1440"/>
          <w:tab w:val="left" w:pos="1800"/>
          <w:tab w:val="left" w:pos="2160"/>
          <w:tab w:val="left" w:pos="4680"/>
          <w:tab w:val="left" w:pos="7920"/>
        </w:tabs>
        <w:rPr>
          <w:sz w:val="22"/>
        </w:rPr>
      </w:pPr>
      <w:r w:rsidRPr="00621428">
        <w:rPr>
          <w:sz w:val="22"/>
        </w:rPr>
        <w:t xml:space="preserve">        (1) </w:t>
      </w:r>
      <w:r w:rsidR="00015BCE" w:rsidRPr="00621428">
        <w:rPr>
          <w:sz w:val="22"/>
          <w:u w:val="single"/>
        </w:rPr>
        <w:t>The Basic School</w:t>
      </w:r>
      <w:r w:rsidR="003D06CE" w:rsidRPr="00621428">
        <w:rPr>
          <w:sz w:val="22"/>
          <w:u w:val="single"/>
        </w:rPr>
        <w:t xml:space="preserve"> (TBS)</w:t>
      </w:r>
      <w:r w:rsidRPr="00621428">
        <w:rPr>
          <w:sz w:val="22"/>
        </w:rPr>
        <w:t xml:space="preserve">.  </w:t>
      </w:r>
      <w:r w:rsidR="003D06CE" w:rsidRPr="00621428">
        <w:rPr>
          <w:sz w:val="22"/>
        </w:rPr>
        <w:t xml:space="preserve">In order to instruct MCMAP week as part of the Basic Officer’s Course 12 of the 36 seats will be reserved for TBS to include Warfighting </w:t>
      </w:r>
      <w:r w:rsidR="001F1DEC" w:rsidRPr="00621428">
        <w:rPr>
          <w:sz w:val="22"/>
        </w:rPr>
        <w:t>Instructor Battalion (WIB).</w:t>
      </w:r>
    </w:p>
    <w:p w14:paraId="12E8F95C"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0EB2EEE7"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015AC2" w:rsidRPr="00621428">
        <w:rPr>
          <w:sz w:val="22"/>
        </w:rPr>
        <w:t xml:space="preserve">    </w:t>
      </w:r>
      <w:r w:rsidR="001F1DEC" w:rsidRPr="00621428">
        <w:rPr>
          <w:sz w:val="22"/>
        </w:rPr>
        <w:t>(2</w:t>
      </w:r>
      <w:r w:rsidR="00015AC2" w:rsidRPr="00621428">
        <w:rPr>
          <w:sz w:val="22"/>
        </w:rPr>
        <w:t>)</w:t>
      </w:r>
      <w:r w:rsidRPr="00621428">
        <w:rPr>
          <w:sz w:val="22"/>
        </w:rPr>
        <w:t xml:space="preserve"> </w:t>
      </w:r>
      <w:r w:rsidRPr="00621428">
        <w:rPr>
          <w:sz w:val="22"/>
          <w:u w:val="single"/>
        </w:rPr>
        <w:t>Nomination</w:t>
      </w:r>
      <w:r w:rsidRPr="00621428">
        <w:rPr>
          <w:sz w:val="22"/>
        </w:rPr>
        <w:t>.  Marines desiring to attend the course will be</w:t>
      </w:r>
      <w:r w:rsidR="00403423" w:rsidRPr="00621428">
        <w:rPr>
          <w:sz w:val="22"/>
        </w:rPr>
        <w:t xml:space="preserve"> thoroughly</w:t>
      </w:r>
      <w:r w:rsidRPr="00621428">
        <w:rPr>
          <w:sz w:val="22"/>
        </w:rPr>
        <w:t xml:space="preserve"> screen</w:t>
      </w:r>
      <w:r w:rsidR="00403423" w:rsidRPr="00621428">
        <w:rPr>
          <w:sz w:val="22"/>
        </w:rPr>
        <w:t>ed</w:t>
      </w:r>
      <w:r w:rsidRPr="00621428">
        <w:rPr>
          <w:sz w:val="22"/>
        </w:rPr>
        <w:t xml:space="preserve"> by th</w:t>
      </w:r>
      <w:r w:rsidR="00403423" w:rsidRPr="00621428">
        <w:rPr>
          <w:sz w:val="22"/>
        </w:rPr>
        <w:t>eir chain of command.  A</w:t>
      </w:r>
      <w:r w:rsidRPr="00621428">
        <w:rPr>
          <w:sz w:val="22"/>
        </w:rPr>
        <w:t>ll nominations</w:t>
      </w:r>
      <w:r w:rsidR="00403423" w:rsidRPr="00621428">
        <w:rPr>
          <w:sz w:val="22"/>
        </w:rPr>
        <w:t xml:space="preserve"> will be submitted</w:t>
      </w:r>
      <w:r w:rsidR="00584BC8" w:rsidRPr="00621428">
        <w:rPr>
          <w:sz w:val="22"/>
        </w:rPr>
        <w:t xml:space="preserve"> to t</w:t>
      </w:r>
      <w:r w:rsidR="00257783">
        <w:rPr>
          <w:sz w:val="22"/>
        </w:rPr>
        <w:t xml:space="preserve">he MAFCE no later than </w:t>
      </w:r>
      <w:r w:rsidR="00D913DF">
        <w:rPr>
          <w:sz w:val="22"/>
        </w:rPr>
        <w:t>14 October 2022</w:t>
      </w:r>
      <w:r w:rsidR="00403423" w:rsidRPr="00621428">
        <w:rPr>
          <w:sz w:val="22"/>
        </w:rPr>
        <w:t>.</w:t>
      </w:r>
    </w:p>
    <w:p w14:paraId="0183DB67"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3A84BCD5"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1F1DEC" w:rsidRPr="00621428">
        <w:rPr>
          <w:sz w:val="22"/>
        </w:rPr>
        <w:t>(3</w:t>
      </w:r>
      <w:r w:rsidRPr="00621428">
        <w:rPr>
          <w:sz w:val="22"/>
        </w:rPr>
        <w:t xml:space="preserve">) </w:t>
      </w:r>
      <w:r w:rsidR="00015AC2" w:rsidRPr="00621428">
        <w:rPr>
          <w:sz w:val="22"/>
          <w:u w:val="single"/>
        </w:rPr>
        <w:t>C</w:t>
      </w:r>
      <w:r w:rsidRPr="00621428">
        <w:rPr>
          <w:sz w:val="22"/>
          <w:u w:val="single"/>
        </w:rPr>
        <w:t>heck-In</w:t>
      </w:r>
      <w:r w:rsidR="00403423" w:rsidRPr="00621428">
        <w:rPr>
          <w:sz w:val="22"/>
        </w:rPr>
        <w:t xml:space="preserve">. </w:t>
      </w:r>
      <w:r w:rsidR="00015AC2" w:rsidRPr="00621428">
        <w:rPr>
          <w:sz w:val="22"/>
        </w:rPr>
        <w:t xml:space="preserve"> </w:t>
      </w:r>
      <w:r w:rsidR="00403423" w:rsidRPr="00621428">
        <w:rPr>
          <w:sz w:val="22"/>
        </w:rPr>
        <w:t>A</w:t>
      </w:r>
      <w:r w:rsidRPr="00621428">
        <w:rPr>
          <w:sz w:val="22"/>
        </w:rPr>
        <w:t>ll students will check-in</w:t>
      </w:r>
      <w:r w:rsidR="001F1DEC" w:rsidRPr="00621428">
        <w:rPr>
          <w:sz w:val="22"/>
        </w:rPr>
        <w:t xml:space="preserve"> wearing</w:t>
      </w:r>
      <w:r w:rsidRPr="00621428">
        <w:rPr>
          <w:sz w:val="22"/>
        </w:rPr>
        <w:t xml:space="preserve"> green on gre</w:t>
      </w:r>
      <w:r w:rsidR="00033B16" w:rsidRPr="00621428">
        <w:rPr>
          <w:sz w:val="22"/>
        </w:rPr>
        <w:t>en</w:t>
      </w:r>
      <w:r w:rsidR="001F1DEC" w:rsidRPr="00621428">
        <w:rPr>
          <w:sz w:val="22"/>
        </w:rPr>
        <w:t xml:space="preserve"> physical training gear at</w:t>
      </w:r>
      <w:r w:rsidR="00033B16" w:rsidRPr="00621428">
        <w:rPr>
          <w:sz w:val="22"/>
        </w:rPr>
        <w:t xml:space="preserve"> </w:t>
      </w:r>
      <w:r w:rsidR="001F1DEC" w:rsidRPr="00621428">
        <w:rPr>
          <w:sz w:val="22"/>
        </w:rPr>
        <w:t>Raider Hall aboard Camp Barrett, MCB Quantico</w:t>
      </w:r>
      <w:r w:rsidR="00584BC8" w:rsidRPr="00621428">
        <w:rPr>
          <w:sz w:val="22"/>
        </w:rPr>
        <w:t xml:space="preserve"> on </w:t>
      </w:r>
      <w:r w:rsidR="00D913DF">
        <w:rPr>
          <w:sz w:val="22"/>
        </w:rPr>
        <w:t>31 October 2022</w:t>
      </w:r>
      <w:r w:rsidR="00391EEF">
        <w:rPr>
          <w:sz w:val="22"/>
        </w:rPr>
        <w:t>.</w:t>
      </w:r>
      <w:r w:rsidR="00015AC2" w:rsidRPr="00621428">
        <w:rPr>
          <w:sz w:val="22"/>
        </w:rPr>
        <w:t xml:space="preserve"> They will have a completed command s</w:t>
      </w:r>
      <w:r w:rsidRPr="00621428">
        <w:rPr>
          <w:sz w:val="22"/>
        </w:rPr>
        <w:t>creening check-</w:t>
      </w:r>
      <w:r w:rsidR="00015AC2" w:rsidRPr="00621428">
        <w:rPr>
          <w:sz w:val="22"/>
        </w:rPr>
        <w:t>list and all required training g</w:t>
      </w:r>
      <w:r w:rsidRPr="00621428">
        <w:rPr>
          <w:sz w:val="22"/>
        </w:rPr>
        <w:t>ear.</w:t>
      </w:r>
    </w:p>
    <w:p w14:paraId="114D1CFC"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565DBA2D"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1F1DEC" w:rsidRPr="00621428">
        <w:rPr>
          <w:sz w:val="22"/>
        </w:rPr>
        <w:t>(4</w:t>
      </w:r>
      <w:r w:rsidRPr="00621428">
        <w:rPr>
          <w:sz w:val="22"/>
        </w:rPr>
        <w:t xml:space="preserve">) </w:t>
      </w:r>
      <w:r w:rsidRPr="00621428">
        <w:rPr>
          <w:sz w:val="22"/>
          <w:u w:val="single"/>
        </w:rPr>
        <w:t>PFT/CFT</w:t>
      </w:r>
      <w:r w:rsidRPr="00621428">
        <w:rPr>
          <w:sz w:val="22"/>
        </w:rPr>
        <w:t xml:space="preserve">. </w:t>
      </w:r>
      <w:r w:rsidR="00015AC2" w:rsidRPr="00621428">
        <w:rPr>
          <w:sz w:val="22"/>
        </w:rPr>
        <w:t xml:space="preserve"> </w:t>
      </w:r>
      <w:r w:rsidRPr="00621428">
        <w:rPr>
          <w:sz w:val="22"/>
        </w:rPr>
        <w:t xml:space="preserve">All students will run an inventory PFT and CFT upon check in, and must achieve a first class </w:t>
      </w:r>
      <w:r w:rsidR="001F1DEC" w:rsidRPr="00621428">
        <w:rPr>
          <w:sz w:val="22"/>
        </w:rPr>
        <w:t>score to continue in the course. Marines will have two attempts to achieve a first class PFT and CFT.</w:t>
      </w:r>
    </w:p>
    <w:p w14:paraId="64BC26E3"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ab/>
      </w:r>
    </w:p>
    <w:p w14:paraId="212CCACD"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1F1DEC" w:rsidRPr="00621428">
        <w:rPr>
          <w:sz w:val="22"/>
        </w:rPr>
        <w:t>(5</w:t>
      </w:r>
      <w:r w:rsidRPr="00621428">
        <w:rPr>
          <w:sz w:val="22"/>
        </w:rPr>
        <w:t>) All additional details and instructions will be cover</w:t>
      </w:r>
      <w:r w:rsidR="001F1DEC" w:rsidRPr="00621428">
        <w:rPr>
          <w:sz w:val="22"/>
        </w:rPr>
        <w:t>ed</w:t>
      </w:r>
      <w:r w:rsidRPr="00621428">
        <w:rPr>
          <w:sz w:val="22"/>
        </w:rPr>
        <w:t xml:space="preserve"> during the welcoming aboard Brief. </w:t>
      </w:r>
    </w:p>
    <w:p w14:paraId="4E6CE95F"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4341C59E"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4C513B" w:rsidRPr="00621428">
        <w:rPr>
          <w:sz w:val="22"/>
        </w:rPr>
        <w:t>a</w:t>
      </w:r>
      <w:r w:rsidRPr="00621428">
        <w:rPr>
          <w:sz w:val="22"/>
        </w:rPr>
        <w:t xml:space="preserve">. </w:t>
      </w:r>
      <w:r w:rsidRPr="00621428">
        <w:rPr>
          <w:sz w:val="22"/>
          <w:u w:val="single"/>
        </w:rPr>
        <w:t>Graduation Requirements</w:t>
      </w:r>
      <w:r w:rsidRPr="00621428">
        <w:rPr>
          <w:sz w:val="22"/>
        </w:rPr>
        <w:t xml:space="preserve">.  Students must achieve a minimum of 80% on all written and performance tests per </w:t>
      </w:r>
      <w:r w:rsidR="001F1DEC" w:rsidRPr="00621428">
        <w:rPr>
          <w:sz w:val="22"/>
        </w:rPr>
        <w:t>POI July 2019</w:t>
      </w:r>
      <w:r w:rsidRPr="00621428">
        <w:rPr>
          <w:sz w:val="22"/>
        </w:rPr>
        <w:t xml:space="preserve"> except for</w:t>
      </w:r>
      <w:r w:rsidR="001F1DEC" w:rsidRPr="00621428">
        <w:rPr>
          <w:sz w:val="22"/>
        </w:rPr>
        <w:t xml:space="preserve"> the</w:t>
      </w:r>
      <w:r w:rsidRPr="00621428">
        <w:rPr>
          <w:sz w:val="22"/>
        </w:rPr>
        <w:t xml:space="preserve"> MCMAP belt test.  Students must achieve a least 90% on all MCMAP belt tests in order to be certified as an instructor.</w:t>
      </w:r>
    </w:p>
    <w:p w14:paraId="4D470BA6"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3996C38F"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4C513B" w:rsidRPr="00621428">
        <w:rPr>
          <w:sz w:val="22"/>
        </w:rPr>
        <w:t>b</w:t>
      </w:r>
      <w:r w:rsidRPr="00621428">
        <w:rPr>
          <w:sz w:val="22"/>
        </w:rPr>
        <w:t xml:space="preserve">. </w:t>
      </w:r>
      <w:r w:rsidRPr="00621428">
        <w:rPr>
          <w:sz w:val="22"/>
          <w:u w:val="single"/>
        </w:rPr>
        <w:t>Disenrollment Procedures</w:t>
      </w:r>
      <w:r w:rsidRPr="00621428">
        <w:rPr>
          <w:sz w:val="22"/>
        </w:rPr>
        <w:t>.  All students will receive an initial counseling on the performance standards expected of them in order to successfully complete the course. All additional administrative details and instructions will be disclosed during the welcome aboard brief. Students may be dropped from the course for any of the following reasons:</w:t>
      </w:r>
    </w:p>
    <w:p w14:paraId="67D92023"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0FB2BABB"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(1) Integrity violations, to include cheating on a graded event.</w:t>
      </w:r>
    </w:p>
    <w:p w14:paraId="56B24D82"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11544933"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(2) Documented physical and medical problems that preclude the Marine from participating in required training evolutions.</w:t>
      </w:r>
    </w:p>
    <w:p w14:paraId="6988DC40"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42768254"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(3) Missing one or more days of training.  Marines are not authorized to take annual leave during the course. Emergency leave will be handled through the command on a case-by-case basis.</w:t>
      </w:r>
    </w:p>
    <w:p w14:paraId="5772ACC0"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655A3297"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(4) Failing to meet the requirements listed in the MAIC Period of In</w:t>
      </w:r>
      <w:r w:rsidR="001F1DEC" w:rsidRPr="00621428">
        <w:rPr>
          <w:sz w:val="22"/>
        </w:rPr>
        <w:t>struction will result in being</w:t>
      </w:r>
      <w:r w:rsidRPr="00621428">
        <w:rPr>
          <w:sz w:val="22"/>
        </w:rPr>
        <w:t xml:space="preserve"> dropped from the</w:t>
      </w:r>
      <w:r w:rsidR="001F1DEC" w:rsidRPr="00621428">
        <w:rPr>
          <w:sz w:val="22"/>
        </w:rPr>
        <w:t xml:space="preserve"> course.  The Marine’s </w:t>
      </w:r>
      <w:r w:rsidRPr="00621428">
        <w:rPr>
          <w:sz w:val="22"/>
        </w:rPr>
        <w:t>command w</w:t>
      </w:r>
      <w:r w:rsidR="001F1DEC" w:rsidRPr="00621428">
        <w:rPr>
          <w:sz w:val="22"/>
        </w:rPr>
        <w:t>ill be notified</w:t>
      </w:r>
      <w:r w:rsidRPr="00621428">
        <w:rPr>
          <w:sz w:val="22"/>
        </w:rPr>
        <w:t xml:space="preserve"> </w:t>
      </w:r>
      <w:r w:rsidR="001F1DEC" w:rsidRPr="00621428">
        <w:rPr>
          <w:sz w:val="22"/>
        </w:rPr>
        <w:t xml:space="preserve">as soon as possible. </w:t>
      </w:r>
    </w:p>
    <w:p w14:paraId="5053B9D3"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370CADDE"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(5) Unauthorized absence.</w:t>
      </w:r>
    </w:p>
    <w:p w14:paraId="7C76EBCC"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p>
    <w:p w14:paraId="7940DC41" w14:textId="77777777" w:rsidR="00C94564" w:rsidRDefault="00C94564" w:rsidP="005B2BCA">
      <w:pPr>
        <w:tabs>
          <w:tab w:val="left" w:pos="720"/>
          <w:tab w:val="left" w:pos="1080"/>
          <w:tab w:val="left" w:pos="1440"/>
          <w:tab w:val="left" w:pos="1800"/>
          <w:tab w:val="left" w:pos="2160"/>
          <w:tab w:val="left" w:pos="4680"/>
          <w:tab w:val="left" w:pos="7920"/>
        </w:tabs>
        <w:rPr>
          <w:sz w:val="22"/>
        </w:rPr>
      </w:pPr>
    </w:p>
    <w:p w14:paraId="484EA039" w14:textId="77777777" w:rsidR="00843149" w:rsidRDefault="00843149" w:rsidP="005B2BCA">
      <w:pPr>
        <w:tabs>
          <w:tab w:val="left" w:pos="720"/>
          <w:tab w:val="left" w:pos="1080"/>
          <w:tab w:val="left" w:pos="1440"/>
          <w:tab w:val="left" w:pos="1800"/>
          <w:tab w:val="left" w:pos="2160"/>
          <w:tab w:val="left" w:pos="4680"/>
          <w:tab w:val="left" w:pos="7920"/>
        </w:tabs>
        <w:rPr>
          <w:sz w:val="22"/>
        </w:rPr>
      </w:pPr>
    </w:p>
    <w:p w14:paraId="0B65993B"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lastRenderedPageBreak/>
        <w:t xml:space="preserve">5.  </w:t>
      </w:r>
      <w:r w:rsidRPr="00621428">
        <w:rPr>
          <w:sz w:val="22"/>
          <w:u w:val="single"/>
        </w:rPr>
        <w:t>Administration and Logistics</w:t>
      </w:r>
    </w:p>
    <w:p w14:paraId="53B41CD6"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3FC3249E" w14:textId="77777777" w:rsidR="005B2BCA" w:rsidRPr="00621428" w:rsidRDefault="0077052E"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a.</w:t>
      </w:r>
      <w:r w:rsidR="005B2BCA" w:rsidRPr="00621428">
        <w:rPr>
          <w:sz w:val="22"/>
        </w:rPr>
        <w:t xml:space="preserve"> In the case of inclement weather, training may be redirected indoors, delayed, or rescheduled at the discretion of the </w:t>
      </w:r>
      <w:r w:rsidR="00584BC8" w:rsidRPr="00621428">
        <w:rPr>
          <w:sz w:val="22"/>
        </w:rPr>
        <w:t xml:space="preserve">Lead </w:t>
      </w:r>
      <w:r w:rsidR="005B2BCA" w:rsidRPr="00621428">
        <w:rPr>
          <w:sz w:val="22"/>
        </w:rPr>
        <w:t>MAIT.</w:t>
      </w:r>
    </w:p>
    <w:p w14:paraId="3C60AA4C"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63720AD6" w14:textId="77777777" w:rsidR="005B2BCA" w:rsidRPr="00621428" w:rsidRDefault="0077052E"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b. </w:t>
      </w:r>
      <w:r w:rsidR="005B2BCA" w:rsidRPr="00621428">
        <w:rPr>
          <w:sz w:val="22"/>
        </w:rPr>
        <w:t xml:space="preserve">Chow will be coordinated according to the hours of operation set by the dining facility. </w:t>
      </w:r>
    </w:p>
    <w:p w14:paraId="29169CCB"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6389E48C" w14:textId="77777777" w:rsidR="005B2BCA" w:rsidRPr="00621428" w:rsidRDefault="0077052E"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c. </w:t>
      </w:r>
      <w:r w:rsidR="005B2BCA" w:rsidRPr="00621428">
        <w:rPr>
          <w:sz w:val="22"/>
        </w:rPr>
        <w:t xml:space="preserve">The uniform for the participants will be full WOODLAND MARPAT utilities with sleeves down.  </w:t>
      </w:r>
    </w:p>
    <w:p w14:paraId="3C11AFAB"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0D8D00AD" w14:textId="77777777" w:rsidR="005B2BCA" w:rsidRPr="00621428" w:rsidRDefault="0077052E"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d. </w:t>
      </w:r>
      <w:r w:rsidR="005B2BCA" w:rsidRPr="00621428">
        <w:rPr>
          <w:sz w:val="22"/>
        </w:rPr>
        <w:t xml:space="preserve">Parking will </w:t>
      </w:r>
      <w:r w:rsidR="007F790E" w:rsidRPr="00621428">
        <w:rPr>
          <w:sz w:val="22"/>
        </w:rPr>
        <w:t>be the parking lot below Raider Hall</w:t>
      </w:r>
      <w:r w:rsidR="005B2BCA" w:rsidRPr="00621428">
        <w:rPr>
          <w:sz w:val="22"/>
        </w:rPr>
        <w:t>.</w:t>
      </w:r>
    </w:p>
    <w:p w14:paraId="755FA03F"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709381F3" w14:textId="77777777" w:rsidR="005B2BCA" w:rsidRPr="00621428" w:rsidRDefault="0077052E"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e. </w:t>
      </w:r>
      <w:r w:rsidR="005B2BCA" w:rsidRPr="00621428">
        <w:rPr>
          <w:sz w:val="22"/>
        </w:rPr>
        <w:t xml:space="preserve">Medical.   </w:t>
      </w:r>
      <w:r w:rsidR="001F1DEC" w:rsidRPr="00621428">
        <w:rPr>
          <w:sz w:val="22"/>
        </w:rPr>
        <w:t>Casualties will be evaluated by the MAFCE corpsman or certified athletic trainer</w:t>
      </w:r>
      <w:r w:rsidR="005B2BCA" w:rsidRPr="00621428">
        <w:rPr>
          <w:sz w:val="22"/>
        </w:rPr>
        <w:t xml:space="preserve">.  If a casualty is required to be evacuated by the on-scene Corpsman, </w:t>
      </w:r>
      <w:r w:rsidR="001F1DEC" w:rsidRPr="00621428">
        <w:rPr>
          <w:sz w:val="22"/>
        </w:rPr>
        <w:t>the Marine will be transported to the nearest appropriate medical facility.</w:t>
      </w:r>
    </w:p>
    <w:p w14:paraId="65ED4B39"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p>
    <w:p w14:paraId="5B6BC4F6" w14:textId="77777777" w:rsidR="005B2BCA" w:rsidRPr="00621428" w:rsidRDefault="005B2BCA" w:rsidP="005B2BCA">
      <w:pPr>
        <w:tabs>
          <w:tab w:val="left" w:pos="720"/>
          <w:tab w:val="left" w:pos="1080"/>
          <w:tab w:val="left" w:pos="1440"/>
          <w:tab w:val="left" w:pos="1800"/>
          <w:tab w:val="left" w:pos="2160"/>
          <w:tab w:val="left" w:pos="4680"/>
          <w:tab w:val="left" w:pos="7920"/>
        </w:tabs>
        <w:rPr>
          <w:sz w:val="22"/>
        </w:rPr>
      </w:pPr>
      <w:r w:rsidRPr="00621428">
        <w:rPr>
          <w:sz w:val="22"/>
        </w:rPr>
        <w:t xml:space="preserve">6.  </w:t>
      </w:r>
      <w:r w:rsidRPr="00621428">
        <w:rPr>
          <w:sz w:val="22"/>
          <w:u w:val="single"/>
        </w:rPr>
        <w:t>Command and Signal</w:t>
      </w:r>
    </w:p>
    <w:p w14:paraId="507009DA" w14:textId="77777777" w:rsidR="005B2BCA" w:rsidRPr="00621428" w:rsidRDefault="00107CBE" w:rsidP="005B2BCA">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E52EFA" w:rsidRPr="00621428">
        <w:rPr>
          <w:sz w:val="22"/>
        </w:rPr>
        <w:t xml:space="preserve"> </w:t>
      </w:r>
    </w:p>
    <w:p w14:paraId="7536CD07" w14:textId="77777777" w:rsidR="00E52EFA" w:rsidRPr="00391EEF" w:rsidRDefault="00C31E06" w:rsidP="00EE4FF6">
      <w:pPr>
        <w:pStyle w:val="ListParagraph"/>
        <w:numPr>
          <w:ilvl w:val="0"/>
          <w:numId w:val="4"/>
        </w:numPr>
        <w:tabs>
          <w:tab w:val="left" w:pos="720"/>
        </w:tabs>
        <w:ind w:left="0" w:firstLine="360"/>
        <w:rPr>
          <w:sz w:val="22"/>
        </w:rPr>
      </w:pPr>
      <w:r w:rsidRPr="00391EEF">
        <w:rPr>
          <w:sz w:val="22"/>
        </w:rPr>
        <w:t xml:space="preserve">The Director is Major </w:t>
      </w:r>
      <w:r w:rsidR="00D913DF">
        <w:rPr>
          <w:sz w:val="22"/>
        </w:rPr>
        <w:t>Brian A. Barnes</w:t>
      </w:r>
      <w:r w:rsidRPr="00391EEF">
        <w:rPr>
          <w:sz w:val="22"/>
        </w:rPr>
        <w:t xml:space="preserve">, </w:t>
      </w:r>
      <w:r w:rsidR="00D913DF" w:rsidRPr="00843149">
        <w:rPr>
          <w:sz w:val="22"/>
          <w:u w:val="single"/>
        </w:rPr>
        <w:t>brian.a.barnes</w:t>
      </w:r>
      <w:r w:rsidRPr="00843149">
        <w:rPr>
          <w:sz w:val="22"/>
          <w:u w:val="single"/>
        </w:rPr>
        <w:t>@usmc.mil</w:t>
      </w:r>
      <w:r w:rsidR="00425A65" w:rsidRPr="00391EEF">
        <w:rPr>
          <w:sz w:val="22"/>
        </w:rPr>
        <w:t xml:space="preserve"> or (703)</w:t>
      </w:r>
      <w:r w:rsidR="00843149">
        <w:rPr>
          <w:sz w:val="22"/>
        </w:rPr>
        <w:t xml:space="preserve"> 432-6463</w:t>
      </w:r>
      <w:r w:rsidR="00E52EFA" w:rsidRPr="00391EEF">
        <w:rPr>
          <w:sz w:val="22"/>
        </w:rPr>
        <w:t>.</w:t>
      </w:r>
    </w:p>
    <w:p w14:paraId="526487C4" w14:textId="77777777" w:rsidR="00E52EFA" w:rsidRPr="00621428" w:rsidRDefault="00E52EFA" w:rsidP="00EE4FF6">
      <w:pPr>
        <w:tabs>
          <w:tab w:val="left" w:pos="720"/>
        </w:tabs>
        <w:ind w:firstLine="360"/>
        <w:rPr>
          <w:sz w:val="22"/>
        </w:rPr>
      </w:pPr>
    </w:p>
    <w:p w14:paraId="75B95EB7" w14:textId="77777777" w:rsidR="005B2BCA" w:rsidRDefault="001F1DEC" w:rsidP="00EE4FF6">
      <w:pPr>
        <w:pStyle w:val="ListParagraph"/>
        <w:numPr>
          <w:ilvl w:val="0"/>
          <w:numId w:val="4"/>
        </w:numPr>
        <w:tabs>
          <w:tab w:val="left" w:pos="720"/>
        </w:tabs>
        <w:ind w:left="0" w:firstLine="360"/>
        <w:rPr>
          <w:sz w:val="22"/>
        </w:rPr>
      </w:pPr>
      <w:r w:rsidRPr="00391EEF">
        <w:rPr>
          <w:sz w:val="22"/>
        </w:rPr>
        <w:t xml:space="preserve">The </w:t>
      </w:r>
      <w:r w:rsidR="00C31E06" w:rsidRPr="00391EEF">
        <w:rPr>
          <w:sz w:val="22"/>
        </w:rPr>
        <w:t>Chief Martial Arts Instructor Trainer</w:t>
      </w:r>
      <w:r w:rsidR="00E71B52" w:rsidRPr="00391EEF">
        <w:rPr>
          <w:sz w:val="22"/>
        </w:rPr>
        <w:t xml:space="preserve"> is </w:t>
      </w:r>
      <w:r w:rsidR="00D913DF">
        <w:rPr>
          <w:sz w:val="22"/>
        </w:rPr>
        <w:t>S</w:t>
      </w:r>
      <w:r w:rsidR="00843149">
        <w:rPr>
          <w:sz w:val="22"/>
        </w:rPr>
        <w:t>taff Sergeant Dillon C. Mueller,</w:t>
      </w:r>
      <w:r w:rsidR="00E52EFA" w:rsidRPr="00391EEF">
        <w:rPr>
          <w:sz w:val="22"/>
        </w:rPr>
        <w:t xml:space="preserve"> </w:t>
      </w:r>
      <w:r w:rsidR="00D913DF" w:rsidRPr="00EE4FF6">
        <w:rPr>
          <w:rStyle w:val="Hyperlink"/>
          <w:color w:val="auto"/>
          <w:sz w:val="22"/>
          <w:u w:val="none"/>
        </w:rPr>
        <w:t>dillon.mueller</w:t>
      </w:r>
      <w:r w:rsidR="00C31E06" w:rsidRPr="00EE4FF6">
        <w:rPr>
          <w:rStyle w:val="Hyperlink"/>
          <w:color w:val="auto"/>
          <w:sz w:val="22"/>
          <w:u w:val="none"/>
        </w:rPr>
        <w:t>@usmc.mil</w:t>
      </w:r>
      <w:r w:rsidRPr="00391EEF">
        <w:rPr>
          <w:sz w:val="22"/>
        </w:rPr>
        <w:t xml:space="preserve"> or (703)</w:t>
      </w:r>
      <w:r w:rsidR="00843149">
        <w:rPr>
          <w:sz w:val="22"/>
        </w:rPr>
        <w:t xml:space="preserve"> </w:t>
      </w:r>
      <w:r w:rsidRPr="00391EEF">
        <w:rPr>
          <w:sz w:val="22"/>
        </w:rPr>
        <w:t>432-6470.</w:t>
      </w:r>
    </w:p>
    <w:p w14:paraId="63737DA0" w14:textId="77777777" w:rsidR="00391EEF" w:rsidRPr="00391EEF" w:rsidRDefault="00391EEF" w:rsidP="00EE4FF6">
      <w:pPr>
        <w:pStyle w:val="ListParagraph"/>
        <w:tabs>
          <w:tab w:val="left" w:pos="720"/>
        </w:tabs>
        <w:ind w:left="0" w:firstLine="360"/>
        <w:rPr>
          <w:sz w:val="22"/>
        </w:rPr>
      </w:pPr>
    </w:p>
    <w:p w14:paraId="60A759BC" w14:textId="43616B0D" w:rsidR="00391EEF" w:rsidRPr="00391EEF" w:rsidRDefault="00391EEF" w:rsidP="00EE4FF6">
      <w:pPr>
        <w:pStyle w:val="ListParagraph"/>
        <w:numPr>
          <w:ilvl w:val="0"/>
          <w:numId w:val="4"/>
        </w:numPr>
        <w:tabs>
          <w:tab w:val="left" w:pos="720"/>
        </w:tabs>
        <w:ind w:left="0" w:firstLine="360"/>
        <w:rPr>
          <w:sz w:val="22"/>
        </w:rPr>
      </w:pPr>
      <w:r>
        <w:rPr>
          <w:sz w:val="22"/>
        </w:rPr>
        <w:t xml:space="preserve">The Lead Martial Arts Instructor Trainer is </w:t>
      </w:r>
      <w:r w:rsidR="00D913DF">
        <w:rPr>
          <w:sz w:val="22"/>
        </w:rPr>
        <w:t>Gunnery Sergeant Jeremy C. Bowen</w:t>
      </w:r>
      <w:r>
        <w:rPr>
          <w:sz w:val="22"/>
        </w:rPr>
        <w:t xml:space="preserve">, </w:t>
      </w:r>
      <w:r w:rsidR="00D913DF" w:rsidRPr="00EE4FF6">
        <w:rPr>
          <w:sz w:val="22"/>
        </w:rPr>
        <w:t>jeremy.bowen@usmc.mil</w:t>
      </w:r>
      <w:r>
        <w:rPr>
          <w:sz w:val="22"/>
        </w:rPr>
        <w:t xml:space="preserve"> or (703)</w:t>
      </w:r>
      <w:r w:rsidR="00D913DF">
        <w:rPr>
          <w:sz w:val="22"/>
        </w:rPr>
        <w:t xml:space="preserve"> 432-6542</w:t>
      </w:r>
      <w:r w:rsidR="00EE4FF6">
        <w:rPr>
          <w:sz w:val="22"/>
        </w:rPr>
        <w:t>.</w:t>
      </w:r>
    </w:p>
    <w:p w14:paraId="0F2A6FBF" w14:textId="77777777" w:rsidR="00DC1B1C" w:rsidRPr="00621428" w:rsidRDefault="00DC1B1C" w:rsidP="00391EEF">
      <w:pPr>
        <w:tabs>
          <w:tab w:val="left" w:pos="720"/>
          <w:tab w:val="left" w:pos="1080"/>
          <w:tab w:val="left" w:pos="1440"/>
          <w:tab w:val="left" w:pos="1800"/>
          <w:tab w:val="left" w:pos="2160"/>
          <w:tab w:val="left" w:pos="4680"/>
          <w:tab w:val="left" w:pos="7920"/>
        </w:tabs>
        <w:ind w:firstLine="495"/>
        <w:rPr>
          <w:sz w:val="22"/>
        </w:rPr>
      </w:pPr>
    </w:p>
    <w:p w14:paraId="6A0D9BD2" w14:textId="77777777" w:rsidR="00E52EFA" w:rsidRPr="00621428" w:rsidRDefault="00DC1B1C" w:rsidP="00DC1B1C">
      <w:pPr>
        <w:tabs>
          <w:tab w:val="left" w:pos="720"/>
          <w:tab w:val="left" w:pos="1080"/>
          <w:tab w:val="left" w:pos="1440"/>
          <w:tab w:val="left" w:pos="1800"/>
          <w:tab w:val="left" w:pos="2160"/>
          <w:tab w:val="left" w:pos="4680"/>
          <w:tab w:val="left" w:pos="7920"/>
        </w:tabs>
        <w:rPr>
          <w:sz w:val="22"/>
        </w:rPr>
      </w:pPr>
      <w:r w:rsidRPr="00621428">
        <w:rPr>
          <w:sz w:val="22"/>
        </w:rPr>
        <w:tab/>
      </w:r>
      <w:r w:rsidRPr="00621428">
        <w:rPr>
          <w:sz w:val="22"/>
        </w:rPr>
        <w:tab/>
      </w:r>
      <w:r w:rsidRPr="00621428">
        <w:rPr>
          <w:sz w:val="22"/>
        </w:rPr>
        <w:tab/>
      </w:r>
      <w:r w:rsidRPr="00621428">
        <w:rPr>
          <w:sz w:val="22"/>
        </w:rPr>
        <w:tab/>
      </w:r>
      <w:r w:rsidRPr="00621428">
        <w:rPr>
          <w:sz w:val="22"/>
        </w:rPr>
        <w:tab/>
      </w:r>
      <w:r w:rsidRPr="00621428">
        <w:rPr>
          <w:sz w:val="22"/>
        </w:rPr>
        <w:tab/>
      </w:r>
    </w:p>
    <w:p w14:paraId="271FB24A" w14:textId="77777777" w:rsidR="00257783" w:rsidRDefault="00E52EFA" w:rsidP="00DC1B1C">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00D913DF">
        <w:rPr>
          <w:sz w:val="22"/>
        </w:rPr>
        <w:t xml:space="preserve">                           </w:t>
      </w:r>
    </w:p>
    <w:p w14:paraId="0607830C" w14:textId="77777777" w:rsidR="00DC1B1C" w:rsidRPr="00621428" w:rsidRDefault="00257783" w:rsidP="00DC1B1C">
      <w:pPr>
        <w:tabs>
          <w:tab w:val="left" w:pos="720"/>
          <w:tab w:val="left" w:pos="1080"/>
          <w:tab w:val="left" w:pos="1440"/>
          <w:tab w:val="left" w:pos="1800"/>
          <w:tab w:val="left" w:pos="2160"/>
          <w:tab w:val="left" w:pos="4680"/>
          <w:tab w:val="left" w:pos="7920"/>
        </w:tabs>
        <w:rPr>
          <w:sz w:val="22"/>
        </w:rPr>
      </w:pPr>
      <w:r>
        <w:rPr>
          <w:sz w:val="22"/>
        </w:rPr>
        <w:t xml:space="preserve">                                                                     </w:t>
      </w:r>
      <w:r w:rsidR="00C94564">
        <w:rPr>
          <w:sz w:val="22"/>
        </w:rPr>
        <w:t xml:space="preserve">                </w:t>
      </w:r>
      <w:r w:rsidR="00D913DF">
        <w:rPr>
          <w:sz w:val="22"/>
        </w:rPr>
        <w:t>B</w:t>
      </w:r>
      <w:r w:rsidR="00DC1B1C" w:rsidRPr="00621428">
        <w:rPr>
          <w:sz w:val="22"/>
        </w:rPr>
        <w:t xml:space="preserve">. </w:t>
      </w:r>
      <w:r w:rsidR="00D913DF">
        <w:rPr>
          <w:sz w:val="22"/>
        </w:rPr>
        <w:t>A</w:t>
      </w:r>
      <w:r w:rsidR="00DC1B1C" w:rsidRPr="00621428">
        <w:rPr>
          <w:sz w:val="22"/>
        </w:rPr>
        <w:t xml:space="preserve">. </w:t>
      </w:r>
      <w:r w:rsidR="00D913DF">
        <w:rPr>
          <w:sz w:val="22"/>
        </w:rPr>
        <w:t>BARNES</w:t>
      </w:r>
    </w:p>
    <w:p w14:paraId="693B25BE" w14:textId="77777777" w:rsidR="00A67D01" w:rsidRPr="00621428" w:rsidRDefault="00A67D01" w:rsidP="00DC1B1C">
      <w:pPr>
        <w:tabs>
          <w:tab w:val="left" w:pos="720"/>
          <w:tab w:val="left" w:pos="1080"/>
          <w:tab w:val="left" w:pos="1440"/>
          <w:tab w:val="left" w:pos="1800"/>
          <w:tab w:val="left" w:pos="2160"/>
          <w:tab w:val="left" w:pos="4680"/>
          <w:tab w:val="left" w:pos="7920"/>
        </w:tabs>
        <w:rPr>
          <w:sz w:val="22"/>
        </w:rPr>
      </w:pPr>
      <w:r w:rsidRPr="00621428">
        <w:rPr>
          <w:sz w:val="22"/>
        </w:rPr>
        <w:t xml:space="preserve">                               </w:t>
      </w:r>
      <w:r w:rsidRPr="00621428">
        <w:rPr>
          <w:spacing w:val="10"/>
          <w:sz w:val="22"/>
        </w:rPr>
        <w:t xml:space="preserve">  </w:t>
      </w:r>
      <w:r w:rsidRPr="00621428">
        <w:rPr>
          <w:spacing w:val="12"/>
          <w:sz w:val="22"/>
        </w:rPr>
        <w:t xml:space="preserve">  </w:t>
      </w:r>
    </w:p>
    <w:p w14:paraId="1D23E7AE" w14:textId="77777777" w:rsidR="00544CF2" w:rsidRPr="00621428" w:rsidRDefault="00544CF2" w:rsidP="005B2BCA">
      <w:pPr>
        <w:tabs>
          <w:tab w:val="left" w:pos="720"/>
          <w:tab w:val="left" w:pos="1080"/>
          <w:tab w:val="left" w:pos="1440"/>
          <w:tab w:val="left" w:pos="1800"/>
          <w:tab w:val="left" w:pos="2160"/>
          <w:tab w:val="left" w:pos="4680"/>
          <w:tab w:val="left" w:pos="7920"/>
        </w:tabs>
        <w:rPr>
          <w:sz w:val="22"/>
        </w:rPr>
      </w:pPr>
    </w:p>
    <w:sectPr w:rsidR="00544CF2" w:rsidRPr="00621428" w:rsidSect="0020356F">
      <w:headerReference w:type="default" r:id="rId9"/>
      <w:footerReference w:type="even" r:id="rId10"/>
      <w:footerReference w:type="default" r:id="rId11"/>
      <w:footerReference w:type="first" r:id="rId12"/>
      <w:pgSz w:w="12240" w:h="15840" w:code="1"/>
      <w:pgMar w:top="0"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72C83" w14:textId="77777777" w:rsidR="003F021D" w:rsidRDefault="003F021D">
      <w:r>
        <w:separator/>
      </w:r>
    </w:p>
  </w:endnote>
  <w:endnote w:type="continuationSeparator" w:id="0">
    <w:p w14:paraId="317B18BA" w14:textId="77777777" w:rsidR="003F021D" w:rsidRDefault="003F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B9CDD" w14:textId="69463D63" w:rsidR="00EE4FF6" w:rsidRDefault="00EE4FF6">
    <w:pPr>
      <w:pStyle w:val="Footer"/>
    </w:pPr>
    <w:r>
      <w:rPr>
        <w:noProof/>
      </w:rPr>
      <mc:AlternateContent>
        <mc:Choice Requires="wps">
          <w:drawing>
            <wp:anchor distT="0" distB="0" distL="0" distR="0" simplePos="0" relativeHeight="251659264" behindDoc="0" locked="0" layoutInCell="1" allowOverlap="1" wp14:anchorId="46ADFF04" wp14:editId="3BBE5571">
              <wp:simplePos x="635" y="635"/>
              <wp:positionH relativeFrom="page">
                <wp:align>left</wp:align>
              </wp:positionH>
              <wp:positionV relativeFrom="page">
                <wp:align>bottom</wp:align>
              </wp:positionV>
              <wp:extent cx="2308860" cy="345440"/>
              <wp:effectExtent l="0" t="0" r="15240" b="0"/>
              <wp:wrapNone/>
              <wp:docPr id="2067061102" name="Text Box 2" descr="DISTRIBUTION: DoD COMMUNITY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08860" cy="345440"/>
                      </a:xfrm>
                      <a:prstGeom prst="rect">
                        <a:avLst/>
                      </a:prstGeom>
                      <a:noFill/>
                      <a:ln>
                        <a:noFill/>
                      </a:ln>
                    </wps:spPr>
                    <wps:txbx>
                      <w:txbxContent>
                        <w:p w14:paraId="74C52F08" w14:textId="4BAA3F11" w:rsidR="00EE4FF6" w:rsidRPr="00EE4FF6" w:rsidRDefault="00EE4FF6" w:rsidP="00EE4FF6">
                          <w:pPr>
                            <w:rPr>
                              <w:rFonts w:ascii="Calibri" w:eastAsia="Calibri" w:hAnsi="Calibri" w:cs="Calibri"/>
                              <w:noProof/>
                              <w:color w:val="000000"/>
                              <w:sz w:val="20"/>
                              <w:szCs w:val="20"/>
                            </w:rPr>
                          </w:pPr>
                          <w:r w:rsidRPr="00EE4FF6">
                            <w:rPr>
                              <w:rFonts w:ascii="Calibri" w:eastAsia="Calibri" w:hAnsi="Calibri" w:cs="Calibri"/>
                              <w:noProof/>
                              <w:color w:val="000000"/>
                              <w:sz w:val="20"/>
                              <w:szCs w:val="20"/>
                            </w:rPr>
                            <w:t>DISTRIBUTION: DoD COMMUNITY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ADFF04" id="_x0000_t202" coordsize="21600,21600" o:spt="202" path="m,l,21600r21600,l21600,xe">
              <v:stroke joinstyle="miter"/>
              <v:path gradientshapeok="t" o:connecttype="rect"/>
            </v:shapetype>
            <v:shape id="Text Box 2" o:spid="_x0000_s1026" type="#_x0000_t202" alt="DISTRIBUTION: DoD COMMUNITY ONLY" style="position:absolute;margin-left:0;margin-top:0;width:181.8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" filled="f" stroked="f">
              <v:fill o:detectmouseclick="t"/>
              <v:textbox style="mso-fit-shape-to-text:t" inset="20pt,0,0,15pt">
                <w:txbxContent>
                  <w:p w14:paraId="74C52F08" w14:textId="4BAA3F11" w:rsidR="00EE4FF6" w:rsidRPr="00EE4FF6" w:rsidRDefault="00EE4FF6" w:rsidP="00EE4FF6">
                    <w:pPr>
                      <w:rPr>
                        <w:rFonts w:ascii="Calibri" w:eastAsia="Calibri" w:hAnsi="Calibri" w:cs="Calibri"/>
                        <w:noProof/>
                        <w:color w:val="000000"/>
                        <w:sz w:val="20"/>
                        <w:szCs w:val="20"/>
                      </w:rPr>
                    </w:pPr>
                    <w:r w:rsidRPr="00EE4FF6">
                      <w:rPr>
                        <w:rFonts w:ascii="Calibri" w:eastAsia="Calibri" w:hAnsi="Calibri" w:cs="Calibri"/>
                        <w:noProof/>
                        <w:color w:val="000000"/>
                        <w:sz w:val="20"/>
                        <w:szCs w:val="20"/>
                      </w:rPr>
                      <w:t>DISTRIBUTION: DoD COMMUNITY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4C13" w14:textId="3A3E31DA" w:rsidR="00690555" w:rsidRPr="005E1582" w:rsidRDefault="00EE4FF6" w:rsidP="0020356F">
    <w:pPr>
      <w:pStyle w:val="Footer"/>
      <w:tabs>
        <w:tab w:val="clear" w:pos="4320"/>
        <w:tab w:val="center" w:pos="4680"/>
      </w:tabs>
      <w:jc w:val="center"/>
      <w:rPr>
        <w:rFonts w:ascii="Courier New" w:hAnsi="Courier New" w:cs="Courier New"/>
        <w:sz w:val="22"/>
      </w:rPr>
    </w:pPr>
    <w:r>
      <w:rPr>
        <w:rFonts w:ascii="Courier New" w:hAnsi="Courier New" w:cs="Courier New"/>
        <w:noProof/>
        <w:sz w:val="22"/>
      </w:rPr>
      <mc:AlternateContent>
        <mc:Choice Requires="wps">
          <w:drawing>
            <wp:anchor distT="0" distB="0" distL="0" distR="0" simplePos="0" relativeHeight="251660288" behindDoc="0" locked="0" layoutInCell="1" allowOverlap="1" wp14:anchorId="7F0B51A8" wp14:editId="7AEA5137">
              <wp:simplePos x="635" y="635"/>
              <wp:positionH relativeFrom="page">
                <wp:align>left</wp:align>
              </wp:positionH>
              <wp:positionV relativeFrom="page">
                <wp:align>bottom</wp:align>
              </wp:positionV>
              <wp:extent cx="2308860" cy="345440"/>
              <wp:effectExtent l="0" t="0" r="15240" b="0"/>
              <wp:wrapNone/>
              <wp:docPr id="1250385315" name="Text Box 3" descr="DISTRIBUTION: DoD COMMUNITY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08860" cy="345440"/>
                      </a:xfrm>
                      <a:prstGeom prst="rect">
                        <a:avLst/>
                      </a:prstGeom>
                      <a:noFill/>
                      <a:ln>
                        <a:noFill/>
                      </a:ln>
                    </wps:spPr>
                    <wps:txbx>
                      <w:txbxContent>
                        <w:p w14:paraId="226D2CB6" w14:textId="5158FBF6" w:rsidR="00EE4FF6" w:rsidRPr="00EE4FF6" w:rsidRDefault="00EE4FF6" w:rsidP="00EE4FF6">
                          <w:pPr>
                            <w:rPr>
                              <w:rFonts w:ascii="Calibri" w:eastAsia="Calibri" w:hAnsi="Calibri" w:cs="Calibri"/>
                              <w:noProof/>
                              <w:color w:val="000000"/>
                              <w:sz w:val="20"/>
                              <w:szCs w:val="20"/>
                            </w:rPr>
                          </w:pPr>
                          <w:r w:rsidRPr="00EE4FF6">
                            <w:rPr>
                              <w:rFonts w:ascii="Calibri" w:eastAsia="Calibri" w:hAnsi="Calibri" w:cs="Calibri"/>
                              <w:noProof/>
                              <w:color w:val="000000"/>
                              <w:sz w:val="20"/>
                              <w:szCs w:val="20"/>
                            </w:rPr>
                            <w:t>DISTRIBUTION: DoD COMMUNITY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0B51A8" id="_x0000_t202" coordsize="21600,21600" o:spt="202" path="m,l,21600r21600,l21600,xe">
              <v:stroke joinstyle="miter"/>
              <v:path gradientshapeok="t" o:connecttype="rect"/>
            </v:shapetype>
            <v:shape id="Text Box 3" o:spid="_x0000_s1027" type="#_x0000_t202" alt="DISTRIBUTION: DoD COMMUNITY ONLY" style="position:absolute;left:0;text-align:left;margin-left:0;margin-top:0;width:181.8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" filled="f" stroked="f">
              <v:fill o:detectmouseclick="t"/>
              <v:textbox style="mso-fit-shape-to-text:t" inset="20pt,0,0,15pt">
                <w:txbxContent>
                  <w:p w14:paraId="226D2CB6" w14:textId="5158FBF6" w:rsidR="00EE4FF6" w:rsidRPr="00EE4FF6" w:rsidRDefault="00EE4FF6" w:rsidP="00EE4FF6">
                    <w:pPr>
                      <w:rPr>
                        <w:rFonts w:ascii="Calibri" w:eastAsia="Calibri" w:hAnsi="Calibri" w:cs="Calibri"/>
                        <w:noProof/>
                        <w:color w:val="000000"/>
                        <w:sz w:val="20"/>
                        <w:szCs w:val="20"/>
                      </w:rPr>
                    </w:pPr>
                    <w:r w:rsidRPr="00EE4FF6">
                      <w:rPr>
                        <w:rFonts w:ascii="Calibri" w:eastAsia="Calibri" w:hAnsi="Calibri" w:cs="Calibri"/>
                        <w:noProof/>
                        <w:color w:val="000000"/>
                        <w:sz w:val="20"/>
                        <w:szCs w:val="20"/>
                      </w:rPr>
                      <w:t>DISTRIBUTION: DoD COMMUNITY ONLY</w:t>
                    </w:r>
                  </w:p>
                </w:txbxContent>
              </v:textbox>
              <w10:wrap anchorx="page" anchory="page"/>
            </v:shape>
          </w:pict>
        </mc:Fallback>
      </mc:AlternateContent>
    </w:r>
    <w:r w:rsidR="00690555" w:rsidRPr="005E1582">
      <w:rPr>
        <w:rStyle w:val="PageNumber"/>
        <w:rFonts w:ascii="Courier New" w:hAnsi="Courier New" w:cs="Courier New"/>
        <w:sz w:val="22"/>
      </w:rPr>
      <w:fldChar w:fldCharType="begin"/>
    </w:r>
    <w:r w:rsidR="00690555" w:rsidRPr="005E1582">
      <w:rPr>
        <w:rStyle w:val="PageNumber"/>
        <w:rFonts w:ascii="Courier New" w:hAnsi="Courier New" w:cs="Courier New"/>
        <w:sz w:val="22"/>
      </w:rPr>
      <w:instrText xml:space="preserve"> PAGE </w:instrText>
    </w:r>
    <w:r w:rsidR="00690555" w:rsidRPr="005E1582">
      <w:rPr>
        <w:rStyle w:val="PageNumber"/>
        <w:rFonts w:ascii="Courier New" w:hAnsi="Courier New" w:cs="Courier New"/>
        <w:sz w:val="22"/>
      </w:rPr>
      <w:fldChar w:fldCharType="separate"/>
    </w:r>
    <w:r w:rsidR="009A3EB2">
      <w:rPr>
        <w:rStyle w:val="PageNumber"/>
        <w:rFonts w:ascii="Courier New" w:hAnsi="Courier New" w:cs="Courier New"/>
        <w:noProof/>
        <w:sz w:val="22"/>
      </w:rPr>
      <w:t>3</w:t>
    </w:r>
    <w:r w:rsidR="00690555" w:rsidRPr="005E1582">
      <w:rPr>
        <w:rStyle w:val="PageNumber"/>
        <w:rFonts w:ascii="Courier New" w:hAnsi="Courier New" w:cs="Courier Ne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43E59" w14:textId="002CF795" w:rsidR="008C0B93" w:rsidRPr="008C0B93" w:rsidRDefault="00EE4FF6" w:rsidP="008C0B93">
    <w:pPr>
      <w:pStyle w:val="Footer"/>
      <w:jc w:val="center"/>
      <w:rPr>
        <w:rFonts w:ascii="Courier New" w:hAnsi="Courier New" w:cs="Courier New"/>
        <w:sz w:val="22"/>
        <w:szCs w:val="22"/>
      </w:rPr>
    </w:pPr>
    <w:r>
      <w:rPr>
        <w:rFonts w:ascii="Courier New" w:hAnsi="Courier New" w:cs="Courier New"/>
        <w:noProof/>
        <w:sz w:val="22"/>
        <w:szCs w:val="22"/>
      </w:rPr>
      <mc:AlternateContent>
        <mc:Choice Requires="wps">
          <w:drawing>
            <wp:anchor distT="0" distB="0" distL="0" distR="0" simplePos="0" relativeHeight="251658240" behindDoc="0" locked="0" layoutInCell="1" allowOverlap="1" wp14:anchorId="5822C839" wp14:editId="1C5DAA0F">
              <wp:simplePos x="914400" y="9441712"/>
              <wp:positionH relativeFrom="page">
                <wp:align>left</wp:align>
              </wp:positionH>
              <wp:positionV relativeFrom="page">
                <wp:align>bottom</wp:align>
              </wp:positionV>
              <wp:extent cx="2308860" cy="345440"/>
              <wp:effectExtent l="0" t="0" r="15240" b="0"/>
              <wp:wrapNone/>
              <wp:docPr id="1076589090" name="Text Box 1" descr="DISTRIBUTION: DoD COMMUNITY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08860" cy="345440"/>
                      </a:xfrm>
                      <a:prstGeom prst="rect">
                        <a:avLst/>
                      </a:prstGeom>
                      <a:noFill/>
                      <a:ln>
                        <a:noFill/>
                      </a:ln>
                    </wps:spPr>
                    <wps:txbx>
                      <w:txbxContent>
                        <w:p w14:paraId="5A288701" w14:textId="5FD00FEC" w:rsidR="00EE4FF6" w:rsidRPr="00EE4FF6" w:rsidRDefault="00EE4FF6" w:rsidP="00EE4FF6">
                          <w:pPr>
                            <w:rPr>
                              <w:rFonts w:ascii="Calibri" w:eastAsia="Calibri" w:hAnsi="Calibri" w:cs="Calibri"/>
                              <w:noProof/>
                              <w:color w:val="000000"/>
                              <w:sz w:val="20"/>
                              <w:szCs w:val="20"/>
                            </w:rPr>
                          </w:pPr>
                          <w:r w:rsidRPr="00EE4FF6">
                            <w:rPr>
                              <w:rFonts w:ascii="Calibri" w:eastAsia="Calibri" w:hAnsi="Calibri" w:cs="Calibri"/>
                              <w:noProof/>
                              <w:color w:val="000000"/>
                              <w:sz w:val="20"/>
                              <w:szCs w:val="20"/>
                            </w:rPr>
                            <w:t>DISTRIBUTION: DoD COMMUNITY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22C839" id="_x0000_t202" coordsize="21600,21600" o:spt="202" path="m,l,21600r21600,l21600,xe">
              <v:stroke joinstyle="miter"/>
              <v:path gradientshapeok="t" o:connecttype="rect"/>
            </v:shapetype>
            <v:shape id="Text Box 1" o:spid="_x0000_s1028" type="#_x0000_t202" alt="DISTRIBUTION: DoD COMMUNITY ONLY" style="position:absolute;left:0;text-align:left;margin-left:0;margin-top:0;width:181.8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" filled="f" stroked="f">
              <v:fill o:detectmouseclick="t"/>
              <v:textbox style="mso-fit-shape-to-text:t" inset="20pt,0,0,15pt">
                <w:txbxContent>
                  <w:p w14:paraId="5A288701" w14:textId="5FD00FEC" w:rsidR="00EE4FF6" w:rsidRPr="00EE4FF6" w:rsidRDefault="00EE4FF6" w:rsidP="00EE4FF6">
                    <w:pPr>
                      <w:rPr>
                        <w:rFonts w:ascii="Calibri" w:eastAsia="Calibri" w:hAnsi="Calibri" w:cs="Calibri"/>
                        <w:noProof/>
                        <w:color w:val="000000"/>
                        <w:sz w:val="20"/>
                        <w:szCs w:val="20"/>
                      </w:rPr>
                    </w:pPr>
                    <w:r w:rsidRPr="00EE4FF6">
                      <w:rPr>
                        <w:rFonts w:ascii="Calibri" w:eastAsia="Calibri" w:hAnsi="Calibri" w:cs="Calibri"/>
                        <w:noProof/>
                        <w:color w:val="000000"/>
                        <w:sz w:val="20"/>
                        <w:szCs w:val="20"/>
                      </w:rPr>
                      <w:t>DISTRIBUTION: DoD COMMUNITY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743A7" w14:textId="77777777" w:rsidR="003F021D" w:rsidRDefault="003F021D">
      <w:r>
        <w:separator/>
      </w:r>
    </w:p>
  </w:footnote>
  <w:footnote w:type="continuationSeparator" w:id="0">
    <w:p w14:paraId="1E915671" w14:textId="77777777" w:rsidR="003F021D" w:rsidRDefault="003F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109B1" w14:textId="77777777" w:rsidR="0020356F" w:rsidRPr="008C0B93" w:rsidRDefault="0020356F" w:rsidP="00544CF2">
    <w:pPr>
      <w:tabs>
        <w:tab w:val="left" w:pos="720"/>
        <w:tab w:val="left" w:pos="1080"/>
        <w:tab w:val="left" w:pos="1440"/>
        <w:tab w:val="left" w:pos="1800"/>
        <w:tab w:val="left" w:pos="2160"/>
        <w:tab w:val="left" w:pos="4680"/>
        <w:tab w:val="left" w:pos="7920"/>
      </w:tabs>
      <w:ind w:left="1080" w:hanging="1080"/>
      <w:rPr>
        <w:rFonts w:ascii="Courier New" w:hAnsi="Courier New" w:cs="Courier New"/>
        <w:sz w:val="22"/>
      </w:rPr>
    </w:pPr>
  </w:p>
  <w:p w14:paraId="7C8D8BE3" w14:textId="77777777" w:rsidR="0020356F" w:rsidRPr="008C0B93" w:rsidRDefault="0020356F" w:rsidP="00544CF2">
    <w:pPr>
      <w:tabs>
        <w:tab w:val="left" w:pos="720"/>
        <w:tab w:val="left" w:pos="1080"/>
        <w:tab w:val="left" w:pos="1440"/>
        <w:tab w:val="left" w:pos="1800"/>
        <w:tab w:val="left" w:pos="2160"/>
        <w:tab w:val="left" w:pos="4680"/>
        <w:tab w:val="left" w:pos="7920"/>
      </w:tabs>
      <w:ind w:left="1080" w:hanging="1080"/>
      <w:rPr>
        <w:rFonts w:ascii="Courier New" w:hAnsi="Courier New" w:cs="Courier New"/>
        <w:sz w:val="22"/>
      </w:rPr>
    </w:pPr>
  </w:p>
  <w:p w14:paraId="5D3C7355" w14:textId="77777777" w:rsidR="0020356F" w:rsidRPr="008C0B93" w:rsidRDefault="0020356F" w:rsidP="00544CF2">
    <w:pPr>
      <w:tabs>
        <w:tab w:val="left" w:pos="720"/>
        <w:tab w:val="left" w:pos="1080"/>
        <w:tab w:val="left" w:pos="1440"/>
        <w:tab w:val="left" w:pos="1800"/>
        <w:tab w:val="left" w:pos="2160"/>
        <w:tab w:val="left" w:pos="4680"/>
        <w:tab w:val="left" w:pos="7920"/>
      </w:tabs>
      <w:ind w:left="1080" w:hanging="1080"/>
      <w:rPr>
        <w:rFonts w:ascii="Courier New" w:hAnsi="Courier New" w:cs="Courier New"/>
        <w:sz w:val="22"/>
      </w:rPr>
    </w:pPr>
  </w:p>
  <w:p w14:paraId="7321650F" w14:textId="77777777" w:rsidR="00584BC8" w:rsidRPr="00391EEF" w:rsidRDefault="00015AC2" w:rsidP="00584BC8">
    <w:pPr>
      <w:tabs>
        <w:tab w:val="left" w:pos="720"/>
        <w:tab w:val="left" w:pos="1080"/>
        <w:tab w:val="left" w:pos="1440"/>
        <w:tab w:val="left" w:pos="1800"/>
        <w:tab w:val="left" w:pos="2160"/>
        <w:tab w:val="left" w:pos="4680"/>
        <w:tab w:val="left" w:pos="7920"/>
      </w:tabs>
      <w:rPr>
        <w:sz w:val="22"/>
      </w:rPr>
    </w:pPr>
    <w:r w:rsidRPr="00391EEF">
      <w:rPr>
        <w:sz w:val="22"/>
      </w:rPr>
      <w:t>Subj</w:t>
    </w:r>
    <w:r w:rsidRPr="005B2BCA">
      <w:rPr>
        <w:rFonts w:ascii="Courier New" w:hAnsi="Courier New" w:cs="Courier New"/>
        <w:sz w:val="22"/>
      </w:rPr>
      <w:t xml:space="preserve">:  </w:t>
    </w:r>
    <w:r w:rsidR="00584BC8" w:rsidRPr="00391EEF">
      <w:rPr>
        <w:sz w:val="22"/>
      </w:rPr>
      <w:t xml:space="preserve">LETTER OF INSTRUCTION FOR MARINE CORPS MARTIAL ARTS INSTRUCTOR </w:t>
    </w:r>
  </w:p>
  <w:p w14:paraId="632EE0D7" w14:textId="77777777" w:rsidR="00690555" w:rsidRPr="00391EEF" w:rsidRDefault="00584BC8" w:rsidP="00584BC8">
    <w:pPr>
      <w:tabs>
        <w:tab w:val="left" w:pos="720"/>
        <w:tab w:val="left" w:pos="1080"/>
        <w:tab w:val="left" w:pos="1440"/>
        <w:tab w:val="left" w:pos="1800"/>
        <w:tab w:val="left" w:pos="2160"/>
        <w:tab w:val="left" w:pos="4680"/>
        <w:tab w:val="left" w:pos="7920"/>
      </w:tabs>
      <w:rPr>
        <w:sz w:val="22"/>
      </w:rPr>
    </w:pPr>
    <w:r w:rsidRPr="00391EEF">
      <w:rPr>
        <w:sz w:val="22"/>
      </w:rPr>
      <w:t xml:space="preserve">       </w:t>
    </w:r>
    <w:r w:rsidR="00391EEF">
      <w:rPr>
        <w:sz w:val="22"/>
      </w:rPr>
      <w:t xml:space="preserve">          </w:t>
    </w:r>
    <w:r w:rsidR="0068188C">
      <w:rPr>
        <w:sz w:val="22"/>
      </w:rPr>
      <w:t>COURSE 6-23</w:t>
    </w:r>
  </w:p>
  <w:p w14:paraId="187483A1" w14:textId="77777777" w:rsidR="00584BC8" w:rsidRPr="008C0B93" w:rsidRDefault="00584BC8" w:rsidP="00584BC8">
    <w:pPr>
      <w:tabs>
        <w:tab w:val="left" w:pos="720"/>
        <w:tab w:val="left" w:pos="1080"/>
        <w:tab w:val="left" w:pos="1440"/>
        <w:tab w:val="left" w:pos="1800"/>
        <w:tab w:val="left" w:pos="2160"/>
        <w:tab w:val="left" w:pos="4680"/>
        <w:tab w:val="left" w:pos="7920"/>
      </w:tabs>
      <w:rPr>
        <w:rFonts w:ascii="Courier New" w:hAnsi="Courier New" w:cs="Courier New"/>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44BE9"/>
    <w:multiLevelType w:val="hybridMultilevel"/>
    <w:tmpl w:val="471EC604"/>
    <w:lvl w:ilvl="0" w:tplc="EC2E2B8E">
      <w:start w:val="1"/>
      <w:numFmt w:val="decimal"/>
      <w:lvlText w:val="(%1)"/>
      <w:lvlJc w:val="left"/>
      <w:pPr>
        <w:ind w:left="1785" w:hanging="72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 w15:restartNumberingAfterBreak="0">
    <w:nsid w:val="32B86E01"/>
    <w:multiLevelType w:val="hybridMultilevel"/>
    <w:tmpl w:val="D5E4286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C367A37"/>
    <w:multiLevelType w:val="hybridMultilevel"/>
    <w:tmpl w:val="E50E0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7E0C61"/>
    <w:multiLevelType w:val="hybridMultilevel"/>
    <w:tmpl w:val="F802149A"/>
    <w:lvl w:ilvl="0" w:tplc="4FFE353E">
      <w:start w:val="1"/>
      <w:numFmt w:val="decimal"/>
      <w:lvlText w:val="(%1)"/>
      <w:lvlJc w:val="left"/>
      <w:pPr>
        <w:ind w:left="1785" w:hanging="72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16cid:durableId="276722859">
    <w:abstractNumId w:val="3"/>
  </w:num>
  <w:num w:numId="2" w16cid:durableId="963853331">
    <w:abstractNumId w:val="0"/>
  </w:num>
  <w:num w:numId="3" w16cid:durableId="365375973">
    <w:abstractNumId w:val="2"/>
  </w:num>
  <w:num w:numId="4" w16cid:durableId="2079135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69F"/>
    <w:rsid w:val="00007DFE"/>
    <w:rsid w:val="00015AC2"/>
    <w:rsid w:val="00015BCE"/>
    <w:rsid w:val="00033B16"/>
    <w:rsid w:val="0004212A"/>
    <w:rsid w:val="0006351E"/>
    <w:rsid w:val="000E379C"/>
    <w:rsid w:val="00101040"/>
    <w:rsid w:val="00106667"/>
    <w:rsid w:val="00107CBE"/>
    <w:rsid w:val="00131E85"/>
    <w:rsid w:val="00162191"/>
    <w:rsid w:val="00167280"/>
    <w:rsid w:val="001948B9"/>
    <w:rsid w:val="001D69A0"/>
    <w:rsid w:val="001F1DEC"/>
    <w:rsid w:val="001F395C"/>
    <w:rsid w:val="001F7658"/>
    <w:rsid w:val="0020356F"/>
    <w:rsid w:val="00203BAB"/>
    <w:rsid w:val="00211E92"/>
    <w:rsid w:val="002167A7"/>
    <w:rsid w:val="00232699"/>
    <w:rsid w:val="00257783"/>
    <w:rsid w:val="00283409"/>
    <w:rsid w:val="00297BA8"/>
    <w:rsid w:val="002A2125"/>
    <w:rsid w:val="00314640"/>
    <w:rsid w:val="00367E05"/>
    <w:rsid w:val="00372D22"/>
    <w:rsid w:val="00373343"/>
    <w:rsid w:val="00391724"/>
    <w:rsid w:val="00391EEF"/>
    <w:rsid w:val="00392253"/>
    <w:rsid w:val="003D06CE"/>
    <w:rsid w:val="003E0B76"/>
    <w:rsid w:val="003F021D"/>
    <w:rsid w:val="003F09E1"/>
    <w:rsid w:val="00400CF6"/>
    <w:rsid w:val="00403423"/>
    <w:rsid w:val="00425A65"/>
    <w:rsid w:val="00435680"/>
    <w:rsid w:val="00437DAC"/>
    <w:rsid w:val="004A2CD7"/>
    <w:rsid w:val="004C4087"/>
    <w:rsid w:val="004C513B"/>
    <w:rsid w:val="004C52E1"/>
    <w:rsid w:val="004C5A4D"/>
    <w:rsid w:val="004C5F47"/>
    <w:rsid w:val="004D289F"/>
    <w:rsid w:val="00515EBA"/>
    <w:rsid w:val="00544CF2"/>
    <w:rsid w:val="0054565F"/>
    <w:rsid w:val="00547BC8"/>
    <w:rsid w:val="00553AC9"/>
    <w:rsid w:val="005625FF"/>
    <w:rsid w:val="00575B26"/>
    <w:rsid w:val="00584BC8"/>
    <w:rsid w:val="005A530D"/>
    <w:rsid w:val="005B2BCA"/>
    <w:rsid w:val="005B3EE1"/>
    <w:rsid w:val="005D0817"/>
    <w:rsid w:val="005D664C"/>
    <w:rsid w:val="005D6F08"/>
    <w:rsid w:val="005E1582"/>
    <w:rsid w:val="00621428"/>
    <w:rsid w:val="006464E5"/>
    <w:rsid w:val="00667A2E"/>
    <w:rsid w:val="0068188C"/>
    <w:rsid w:val="00690555"/>
    <w:rsid w:val="006B0ACC"/>
    <w:rsid w:val="006B1314"/>
    <w:rsid w:val="006B4FC0"/>
    <w:rsid w:val="00700E05"/>
    <w:rsid w:val="00756CDB"/>
    <w:rsid w:val="007647E4"/>
    <w:rsid w:val="0077052E"/>
    <w:rsid w:val="007F09AA"/>
    <w:rsid w:val="007F790E"/>
    <w:rsid w:val="008136E7"/>
    <w:rsid w:val="00843149"/>
    <w:rsid w:val="00846627"/>
    <w:rsid w:val="00883229"/>
    <w:rsid w:val="00894AEE"/>
    <w:rsid w:val="008C0B93"/>
    <w:rsid w:val="008E0FA3"/>
    <w:rsid w:val="008E3373"/>
    <w:rsid w:val="008E7214"/>
    <w:rsid w:val="00906BC1"/>
    <w:rsid w:val="009317BC"/>
    <w:rsid w:val="00957AED"/>
    <w:rsid w:val="009A3EB2"/>
    <w:rsid w:val="009A7107"/>
    <w:rsid w:val="009C6D11"/>
    <w:rsid w:val="009E769F"/>
    <w:rsid w:val="00A10372"/>
    <w:rsid w:val="00A20305"/>
    <w:rsid w:val="00A52BFE"/>
    <w:rsid w:val="00A67D01"/>
    <w:rsid w:val="00A85042"/>
    <w:rsid w:val="00A939C0"/>
    <w:rsid w:val="00AA72A7"/>
    <w:rsid w:val="00AC23C6"/>
    <w:rsid w:val="00B016A9"/>
    <w:rsid w:val="00B14FC5"/>
    <w:rsid w:val="00B20296"/>
    <w:rsid w:val="00B4399A"/>
    <w:rsid w:val="00B50914"/>
    <w:rsid w:val="00B771BD"/>
    <w:rsid w:val="00BD3F5D"/>
    <w:rsid w:val="00C00607"/>
    <w:rsid w:val="00C31E06"/>
    <w:rsid w:val="00C63553"/>
    <w:rsid w:val="00C82531"/>
    <w:rsid w:val="00C94564"/>
    <w:rsid w:val="00C96EA0"/>
    <w:rsid w:val="00CA57C8"/>
    <w:rsid w:val="00D30AB6"/>
    <w:rsid w:val="00D913DF"/>
    <w:rsid w:val="00D9423D"/>
    <w:rsid w:val="00D96505"/>
    <w:rsid w:val="00DB3AE5"/>
    <w:rsid w:val="00DC1B1C"/>
    <w:rsid w:val="00DC48BC"/>
    <w:rsid w:val="00DD6535"/>
    <w:rsid w:val="00DF7600"/>
    <w:rsid w:val="00E02613"/>
    <w:rsid w:val="00E226CD"/>
    <w:rsid w:val="00E45D2A"/>
    <w:rsid w:val="00E5106C"/>
    <w:rsid w:val="00E52EFA"/>
    <w:rsid w:val="00E53701"/>
    <w:rsid w:val="00E71B52"/>
    <w:rsid w:val="00E73602"/>
    <w:rsid w:val="00E75044"/>
    <w:rsid w:val="00EE4297"/>
    <w:rsid w:val="00EE4FF6"/>
    <w:rsid w:val="00F401ED"/>
    <w:rsid w:val="00F40B16"/>
    <w:rsid w:val="00F40E71"/>
    <w:rsid w:val="00F45F75"/>
    <w:rsid w:val="00F62B14"/>
    <w:rsid w:val="00F8314B"/>
    <w:rsid w:val="00FB3AAC"/>
    <w:rsid w:val="00FC7394"/>
    <w:rsid w:val="00FF79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CBD49B0"/>
  <w15:chartTrackingRefBased/>
  <w15:docId w15:val="{47AEE2D4-25D1-45E4-B032-EB14CF18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4">
    <w:name w:val="heading 4"/>
    <w:basedOn w:val="Normal"/>
    <w:next w:val="Normal"/>
    <w:qFormat/>
    <w:pPr>
      <w:keepNext/>
      <w:jc w:val="center"/>
      <w:outlineLvl w:val="3"/>
    </w:pPr>
    <w:rPr>
      <w:rFonts w:ascii="Arial" w:hAnsi="Arial"/>
      <w:b/>
      <w:sz w:val="1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Cs w:val="20"/>
    </w:rPr>
  </w:style>
  <w:style w:type="paragraph" w:customStyle="1" w:styleId="DefaultText">
    <w:name w:val="Default Text"/>
    <w:basedOn w:val="Normal"/>
    <w:pPr>
      <w:widowControl w:val="0"/>
    </w:pPr>
    <w:rPr>
      <w:snapToGrid w:val="0"/>
      <w:szCs w:val="20"/>
    </w:r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sid w:val="00A85042"/>
    <w:rPr>
      <w:color w:val="800080"/>
      <w:u w:val="single"/>
    </w:rPr>
  </w:style>
  <w:style w:type="paragraph" w:styleId="BalloonText">
    <w:name w:val="Balloon Text"/>
    <w:basedOn w:val="Normal"/>
    <w:semiHidden/>
    <w:rsid w:val="00391724"/>
    <w:rPr>
      <w:rFonts w:ascii="Tahoma" w:hAnsi="Tahoma" w:cs="Tahoma"/>
      <w:sz w:val="16"/>
      <w:szCs w:val="16"/>
    </w:rPr>
  </w:style>
  <w:style w:type="paragraph" w:customStyle="1" w:styleId="Default">
    <w:name w:val="Default"/>
    <w:rsid w:val="0020356F"/>
    <w:pPr>
      <w:autoSpaceDE w:val="0"/>
      <w:autoSpaceDN w:val="0"/>
      <w:adjustRightInd w:val="0"/>
    </w:pPr>
    <w:rPr>
      <w:color w:val="000000"/>
      <w:sz w:val="24"/>
      <w:szCs w:val="24"/>
    </w:rPr>
  </w:style>
  <w:style w:type="paragraph" w:styleId="ListParagraph">
    <w:name w:val="List Paragraph"/>
    <w:basedOn w:val="Normal"/>
    <w:uiPriority w:val="34"/>
    <w:qFormat/>
    <w:rsid w:val="00107C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am.miller\Application%20Data\Microsoft\Templates\USM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C984713177D64BA47D1778D0A588D7" ma:contentTypeVersion="26" ma:contentTypeDescription="Create a new document." ma:contentTypeScope="" ma:versionID="28866ba06c78696bb2517380d0e937e1">
  <xsd:schema xmlns:xsd="http://www.w3.org/2001/XMLSchema" xmlns:xs="http://www.w3.org/2001/XMLSchema" xmlns:p="http://schemas.microsoft.com/office/2006/metadata/properties" xmlns:ns1="http://schemas.microsoft.com/sharepoint/v3" xmlns:ns2="0eb0d1cb-3530-4b7f-bb89-a508544b11ee" xmlns:ns3="6b9264be-5619-4c78-9ef0-2c96fbb997d9" targetNamespace="http://schemas.microsoft.com/office/2006/metadata/properties" ma:root="true" ma:fieldsID="6f90f7a3b09168658a1e729af11e4d8d" ns1:_="" ns2:_="" ns3:_="">
    <xsd:import namespace="http://schemas.microsoft.com/sharepoint/v3"/>
    <xsd:import namespace="0eb0d1cb-3530-4b7f-bb89-a508544b11ee"/>
    <xsd:import namespace="6b9264be-5619-4c78-9ef0-2c96fbb997d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element ref="ns2:Order0" minOccurs="0"/>
                <xsd:element ref="ns2:MediaServiceBillingMetadata" minOccurs="0"/>
                <xsd:element ref="ns2:Order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b0d1cb-3530-4b7f-bb89-a508544b1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c7be36e-9551-4638-a550-39ad8744497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Order0" ma:index="25" nillable="true" ma:displayName="Order" ma:default="1" ma:format="Dropdown" ma:internalName="Order0" ma:percentage="FALSE">
      <xsd:simpleType>
        <xsd:restriction base="dms:Number"/>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Order1" ma:index="27" nillable="true" ma:displayName="Order 1" ma:format="Dropdown" ma:internalName="Order1"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6b9264be-5619-4c78-9ef0-2c96fbb997d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be07f68-660b-4900-9d0d-f6888189d469}" ma:internalName="TaxCatchAll" ma:showField="CatchAllData" ma:web="6b9264be-5619-4c78-9ef0-2c96fbb997d9">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Order0 xmlns="0eb0d1cb-3530-4b7f-bb89-a508544b11ee">1</Order0>
    <lcf76f155ced4ddcb4097134ff3c332f xmlns="0eb0d1cb-3530-4b7f-bb89-a508544b11ee">
      <Terms xmlns="http://schemas.microsoft.com/office/infopath/2007/PartnerControls"/>
    </lcf76f155ced4ddcb4097134ff3c332f>
    <_ip_UnifiedCompliancePolicyProperties xmlns="http://schemas.microsoft.com/sharepoint/v3" xsi:nil="true"/>
    <Order1 xmlns="0eb0d1cb-3530-4b7f-bb89-a508544b11ee" xsi:nil="true"/>
    <TaxCatchAll xmlns="6b9264be-5619-4c78-9ef0-2c96fbb997d9" xsi:nil="true"/>
  </documentManagement>
</p:properties>
</file>

<file path=customXml/itemProps1.xml><?xml version="1.0" encoding="utf-8"?>
<ds:datastoreItem xmlns:ds="http://schemas.openxmlformats.org/officeDocument/2006/customXml" ds:itemID="{16439AF1-ABDB-48E0-A058-385A747EFF5D}">
  <ds:schemaRefs>
    <ds:schemaRef ds:uri="http://schemas.openxmlformats.org/officeDocument/2006/bibliography"/>
  </ds:schemaRefs>
</ds:datastoreItem>
</file>

<file path=customXml/itemProps2.xml><?xml version="1.0" encoding="utf-8"?>
<ds:datastoreItem xmlns:ds="http://schemas.openxmlformats.org/officeDocument/2006/customXml" ds:itemID="{30B0A089-4958-4AD9-AA11-F0B24010D5F2}"/>
</file>

<file path=customXml/itemProps3.xml><?xml version="1.0" encoding="utf-8"?>
<ds:datastoreItem xmlns:ds="http://schemas.openxmlformats.org/officeDocument/2006/customXml" ds:itemID="{2455F0D3-1197-41A3-9A91-C823607180CA}"/>
</file>

<file path=customXml/itemProps4.xml><?xml version="1.0" encoding="utf-8"?>
<ds:datastoreItem xmlns:ds="http://schemas.openxmlformats.org/officeDocument/2006/customXml" ds:itemID="{ED875ACA-0232-4304-9DFE-723D57AB8541}"/>
</file>

<file path=docMetadata/LabelInfo.xml><?xml version="1.0" encoding="utf-8"?>
<clbl:labelList xmlns:clbl="http://schemas.microsoft.com/office/2020/mipLabelMetadata">
  <clbl:label id="{89f80511-b267-4892-be9d-6cc8d3fffe7e}" enabled="1" method="Standard" siteId="{f4c44cda-18c6-46b0-80f2-e290072444fd}" contentBits="2" removed="0"/>
</clbl:labelList>
</file>

<file path=docProps/app.xml><?xml version="1.0" encoding="utf-8"?>
<Properties xmlns="http://schemas.openxmlformats.org/officeDocument/2006/extended-properties" xmlns:vt="http://schemas.openxmlformats.org/officeDocument/2006/docPropsVTypes">
  <Template>USMC.dot</Template>
  <TotalTime>5</TotalTime>
  <Pages>3</Pages>
  <Words>988</Words>
  <Characters>5636</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lpstr>
    </vt:vector>
  </TitlesOfParts>
  <Company>NMCI</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Thigpen Sgt Demetrius D</dc:creator>
  <cp:keywords/>
  <cp:lastModifiedBy>Stich GySgt Joseph M</cp:lastModifiedBy>
  <cp:revision>2</cp:revision>
  <cp:lastPrinted>2022-09-27T13:43:00Z</cp:lastPrinted>
  <dcterms:created xsi:type="dcterms:W3CDTF">2026-02-20T11:56:00Z</dcterms:created>
  <dcterms:modified xsi:type="dcterms:W3CDTF">2026-02-20T11:56:00Z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402b7222,7b34d96e,4a875da3</vt:lpwstr>
  </property>
  <property fmtid="{D5CDD505-2E9C-101B-9397-08002B2CF9AE}" pid="3" name="ClassificationContentMarkingFooterFontProps">
    <vt:lpwstr>#000000,10,Calibri</vt:lpwstr>
  </property>
  <property fmtid="{D5CDD505-2E9C-101B-9397-08002B2CF9AE}" pid="4" name="ClassificationContentMarkingFooterText">
    <vt:lpwstr>DISTRIBUTION: DoD COMMUNITY ONLY</vt:lpwstr>
  </property>
  <property fmtid="{D5CDD505-2E9C-101B-9397-08002B2CF9AE}" pid="5" name="ContentTypeId">
    <vt:lpwstr>0x01010024C984713177D64BA47D1778D0A588D7</vt:lpwstr>
  </property>
</Properties>
</file>